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11" w:rsidRPr="00DA4AA4" w:rsidRDefault="002F5611" w:rsidP="00861E6C">
      <w:pPr>
        <w:jc w:val="center"/>
        <w:outlineLvl w:val="0"/>
        <w:rPr>
          <w:b/>
          <w:bCs/>
          <w:sz w:val="20"/>
          <w:szCs w:val="20"/>
        </w:rPr>
      </w:pPr>
      <w:r w:rsidRPr="00DA4AA4">
        <w:rPr>
          <w:b/>
          <w:bCs/>
          <w:sz w:val="20"/>
          <w:szCs w:val="20"/>
        </w:rPr>
        <w:t>Контрольное итоговое тестирование по курсу «Обществознание – 10»</w:t>
      </w:r>
    </w:p>
    <w:p w:rsidR="002F5611" w:rsidRPr="00DA4AA4" w:rsidRDefault="002F5611" w:rsidP="0013115D">
      <w:pPr>
        <w:jc w:val="center"/>
        <w:rPr>
          <w:b/>
          <w:bCs/>
          <w:sz w:val="20"/>
          <w:szCs w:val="20"/>
        </w:rPr>
      </w:pPr>
      <w:r w:rsidRPr="00DA4AA4">
        <w:rPr>
          <w:b/>
          <w:bCs/>
          <w:sz w:val="20"/>
          <w:szCs w:val="20"/>
        </w:rPr>
        <w:t>Вариант 1.</w:t>
      </w:r>
    </w:p>
    <w:p w:rsidR="002F5611" w:rsidRPr="00DA4AA4" w:rsidRDefault="002F5611" w:rsidP="0013115D">
      <w:pPr>
        <w:jc w:val="center"/>
        <w:rPr>
          <w:b/>
          <w:bCs/>
          <w:sz w:val="20"/>
          <w:szCs w:val="20"/>
        </w:rPr>
      </w:pPr>
      <w:r w:rsidRPr="00DA4AA4">
        <w:rPr>
          <w:b/>
          <w:bCs/>
          <w:sz w:val="20"/>
          <w:szCs w:val="20"/>
        </w:rPr>
        <w:t>Часть А.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2F5611" w:rsidRPr="00DA4AA4">
        <w:tc>
          <w:tcPr>
            <w:tcW w:w="9571" w:type="dxa"/>
          </w:tcPr>
          <w:p w:rsidR="002F5611" w:rsidRPr="00DA4AA4" w:rsidRDefault="002F5611" w:rsidP="00463D0A">
            <w:pPr>
              <w:spacing w:after="0" w:line="240" w:lineRule="auto"/>
              <w:ind w:firstLine="709"/>
              <w:rPr>
                <w:b/>
                <w:bCs/>
                <w:sz w:val="20"/>
                <w:szCs w:val="20"/>
              </w:rPr>
            </w:pPr>
            <w:r w:rsidRPr="00DA4AA4">
              <w:rPr>
                <w:b/>
                <w:bCs/>
                <w:sz w:val="20"/>
                <w:szCs w:val="20"/>
              </w:rPr>
              <w:t>При выполнении заданий этой части в бланке ответов № 1 под номером выполняемого задания (А 1 – А24) поставьте знак «×» в клеточку, номер которой соответствует номеру выбранного  вами ответа.</w:t>
            </w:r>
          </w:p>
        </w:tc>
      </w:tr>
    </w:tbl>
    <w:p w:rsidR="002F5611" w:rsidRPr="00DA4AA4" w:rsidRDefault="002F5611" w:rsidP="0013115D">
      <w:pPr>
        <w:jc w:val="center"/>
        <w:rPr>
          <w:b/>
          <w:bCs/>
          <w:sz w:val="20"/>
          <w:szCs w:val="20"/>
        </w:rPr>
      </w:pPr>
    </w:p>
    <w:p w:rsidR="002F5611" w:rsidRPr="00AE47E6" w:rsidRDefault="002F5611" w:rsidP="00861E6C">
      <w:pPr>
        <w:outlineLvl w:val="0"/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А1.</w:t>
      </w:r>
      <w:r w:rsidRPr="00AE47E6">
        <w:rPr>
          <w:sz w:val="20"/>
          <w:szCs w:val="20"/>
        </w:rPr>
        <w:t xml:space="preserve"> Что из перечисленного характеризует современное западное общество?</w:t>
      </w:r>
    </w:p>
    <w:p w:rsidR="002F5611" w:rsidRPr="00AE47E6" w:rsidRDefault="002F5611" w:rsidP="0013115D">
      <w:pPr>
        <w:pStyle w:val="ListParagraph"/>
        <w:numPr>
          <w:ilvl w:val="0"/>
          <w:numId w:val="1"/>
        </w:numPr>
        <w:rPr>
          <w:sz w:val="20"/>
          <w:szCs w:val="20"/>
        </w:rPr>
        <w:sectPr w:rsidR="002F5611" w:rsidRPr="00AE47E6" w:rsidSect="00AE47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13115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AE47E6">
        <w:rPr>
          <w:sz w:val="20"/>
          <w:szCs w:val="20"/>
        </w:rPr>
        <w:t>Аграрный тип общества</w:t>
      </w:r>
      <w:r>
        <w:rPr>
          <w:sz w:val="20"/>
          <w:szCs w:val="20"/>
        </w:rPr>
        <w:t xml:space="preserve">     </w:t>
      </w:r>
    </w:p>
    <w:p w:rsidR="002F5611" w:rsidRPr="00AE47E6" w:rsidRDefault="002F5611" w:rsidP="0013115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AE47E6">
        <w:rPr>
          <w:sz w:val="20"/>
          <w:szCs w:val="20"/>
        </w:rPr>
        <w:t>Неразвитость институтов частной собственности</w:t>
      </w:r>
    </w:p>
    <w:p w:rsidR="002F5611" w:rsidRPr="00DA4AA4" w:rsidRDefault="002F5611" w:rsidP="0013115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DA4AA4">
        <w:rPr>
          <w:sz w:val="20"/>
          <w:szCs w:val="20"/>
        </w:rPr>
        <w:t>Особая ценность человеческой индивидуальности</w:t>
      </w:r>
    </w:p>
    <w:p w:rsidR="002F5611" w:rsidRPr="00AE47E6" w:rsidRDefault="002F5611" w:rsidP="0013115D">
      <w:pPr>
        <w:pStyle w:val="ListParagraph"/>
        <w:numPr>
          <w:ilvl w:val="0"/>
          <w:numId w:val="1"/>
        </w:numPr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AE47E6">
        <w:rPr>
          <w:sz w:val="20"/>
          <w:szCs w:val="20"/>
        </w:rPr>
        <w:t>Преобладание коллективистских форм сознания</w:t>
      </w:r>
    </w:p>
    <w:p w:rsidR="002F5611" w:rsidRPr="00AE47E6" w:rsidRDefault="002F5611" w:rsidP="0013115D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А2</w:t>
      </w:r>
      <w:r w:rsidRPr="00AE47E6">
        <w:rPr>
          <w:sz w:val="20"/>
          <w:szCs w:val="20"/>
        </w:rPr>
        <w:t>. И человек и животное</w:t>
      </w:r>
    </w:p>
    <w:p w:rsidR="002F5611" w:rsidRPr="00AE47E6" w:rsidRDefault="002F5611" w:rsidP="0013115D">
      <w:pPr>
        <w:pStyle w:val="ListParagraph"/>
        <w:numPr>
          <w:ilvl w:val="0"/>
          <w:numId w:val="2"/>
        </w:numPr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13115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AE47E6">
        <w:rPr>
          <w:sz w:val="20"/>
          <w:szCs w:val="20"/>
        </w:rPr>
        <w:t>Свободно определяют цель своего поведения</w:t>
      </w:r>
    </w:p>
    <w:p w:rsidR="002F5611" w:rsidRPr="00AE47E6" w:rsidRDefault="002F5611" w:rsidP="0013115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AE47E6">
        <w:rPr>
          <w:sz w:val="20"/>
          <w:szCs w:val="20"/>
        </w:rPr>
        <w:t>Имеют индивидуальные интересы</w:t>
      </w:r>
    </w:p>
    <w:p w:rsidR="002F5611" w:rsidRPr="00AE47E6" w:rsidRDefault="002F5611" w:rsidP="0013115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AE47E6">
        <w:rPr>
          <w:sz w:val="20"/>
          <w:szCs w:val="20"/>
        </w:rPr>
        <w:t>Осознают свою уникальность</w:t>
      </w:r>
    </w:p>
    <w:p w:rsidR="002F5611" w:rsidRPr="00DA4AA4" w:rsidRDefault="002F5611" w:rsidP="0013115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DA4AA4">
        <w:rPr>
          <w:sz w:val="20"/>
          <w:szCs w:val="20"/>
        </w:rPr>
        <w:t>Зависят от природных условий</w:t>
      </w:r>
    </w:p>
    <w:p w:rsidR="002F5611" w:rsidRPr="00AE47E6" w:rsidRDefault="002F5611" w:rsidP="00B63ED0">
      <w:pPr>
        <w:pStyle w:val="ListParagraph"/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861E6C">
      <w:pPr>
        <w:outlineLvl w:val="0"/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А3.</w:t>
      </w:r>
      <w:r w:rsidRPr="00AE47E6">
        <w:rPr>
          <w:sz w:val="20"/>
          <w:szCs w:val="20"/>
        </w:rPr>
        <w:t xml:space="preserve"> Верны ли следующие суждения о последствиях глобализации?</w:t>
      </w:r>
    </w:p>
    <w:p w:rsidR="002F5611" w:rsidRPr="00AE47E6" w:rsidRDefault="002F5611" w:rsidP="00B63ED0">
      <w:pPr>
        <w:rPr>
          <w:sz w:val="20"/>
          <w:szCs w:val="20"/>
        </w:rPr>
      </w:pPr>
      <w:r w:rsidRPr="00AE47E6">
        <w:rPr>
          <w:sz w:val="20"/>
          <w:szCs w:val="20"/>
        </w:rPr>
        <w:t>А. Глобализация приводит к навязыванию определённого образа жизни, зачастую противоречащего традициям данного общества.</w:t>
      </w:r>
    </w:p>
    <w:p w:rsidR="002F5611" w:rsidRPr="00AE47E6" w:rsidRDefault="002F5611" w:rsidP="00B63ED0">
      <w:pPr>
        <w:rPr>
          <w:sz w:val="20"/>
          <w:szCs w:val="20"/>
        </w:rPr>
      </w:pPr>
      <w:r w:rsidRPr="00AE47E6">
        <w:rPr>
          <w:sz w:val="20"/>
          <w:szCs w:val="20"/>
        </w:rPr>
        <w:t>Б. Глобализация способствует концентрации усилий на разработку новых передовых технологий.</w:t>
      </w:r>
    </w:p>
    <w:p w:rsidR="002F5611" w:rsidRPr="00AE47E6" w:rsidRDefault="002F5611" w:rsidP="00B63ED0">
      <w:pPr>
        <w:pStyle w:val="ListParagraph"/>
        <w:numPr>
          <w:ilvl w:val="0"/>
          <w:numId w:val="3"/>
        </w:numPr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B63ED0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AE47E6">
        <w:rPr>
          <w:sz w:val="20"/>
          <w:szCs w:val="20"/>
        </w:rPr>
        <w:t>Верно только А</w:t>
      </w:r>
    </w:p>
    <w:p w:rsidR="002F5611" w:rsidRPr="00AE47E6" w:rsidRDefault="002F5611" w:rsidP="00B63ED0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AE47E6">
        <w:rPr>
          <w:sz w:val="20"/>
          <w:szCs w:val="20"/>
        </w:rPr>
        <w:t>Верно только Б</w:t>
      </w:r>
    </w:p>
    <w:p w:rsidR="002F5611" w:rsidRPr="00DA4AA4" w:rsidRDefault="002F5611" w:rsidP="00B63ED0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DA4AA4">
        <w:rPr>
          <w:sz w:val="20"/>
          <w:szCs w:val="20"/>
        </w:rPr>
        <w:t>Верны оба суждения</w:t>
      </w:r>
    </w:p>
    <w:p w:rsidR="002F5611" w:rsidRPr="00AE47E6" w:rsidRDefault="002F5611" w:rsidP="00B63ED0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AE47E6">
        <w:rPr>
          <w:sz w:val="20"/>
          <w:szCs w:val="20"/>
        </w:rPr>
        <w:t>Оба суждения неверны</w:t>
      </w:r>
    </w:p>
    <w:p w:rsidR="002F5611" w:rsidRPr="00AE47E6" w:rsidRDefault="002F5611" w:rsidP="00B63ED0">
      <w:pPr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B63ED0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А4.</w:t>
      </w:r>
      <w:r w:rsidRPr="00AE47E6">
        <w:rPr>
          <w:sz w:val="20"/>
          <w:szCs w:val="20"/>
        </w:rPr>
        <w:t xml:space="preserve"> Под культурой в наиболее общем смысле понимается</w:t>
      </w:r>
    </w:p>
    <w:p w:rsidR="002F5611" w:rsidRPr="00AE47E6" w:rsidRDefault="002F5611" w:rsidP="00B63ED0">
      <w:pPr>
        <w:pStyle w:val="ListParagraph"/>
        <w:numPr>
          <w:ilvl w:val="0"/>
          <w:numId w:val="4"/>
        </w:numPr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B63ED0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E47E6">
        <w:rPr>
          <w:sz w:val="20"/>
          <w:szCs w:val="20"/>
        </w:rPr>
        <w:t>Уровень воспитанности</w:t>
      </w:r>
    </w:p>
    <w:p w:rsidR="002F5611" w:rsidRPr="00DA4AA4" w:rsidRDefault="002F5611" w:rsidP="00B63ED0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DA4AA4">
        <w:rPr>
          <w:sz w:val="20"/>
          <w:szCs w:val="20"/>
        </w:rPr>
        <w:t>Вся преобразовательная деятельность человека</w:t>
      </w:r>
    </w:p>
    <w:p w:rsidR="002F5611" w:rsidRPr="00AE47E6" w:rsidRDefault="002F5611" w:rsidP="00B63ED0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E47E6">
        <w:rPr>
          <w:sz w:val="20"/>
          <w:szCs w:val="20"/>
        </w:rPr>
        <w:t>Производство материальных ценностей</w:t>
      </w:r>
    </w:p>
    <w:p w:rsidR="002F5611" w:rsidRPr="00AE47E6" w:rsidRDefault="002F5611" w:rsidP="00B63ED0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E47E6">
        <w:rPr>
          <w:sz w:val="20"/>
          <w:szCs w:val="20"/>
        </w:rPr>
        <w:t>Художественное творчество</w:t>
      </w:r>
    </w:p>
    <w:p w:rsidR="002F5611" w:rsidRPr="00AE47E6" w:rsidRDefault="002F5611" w:rsidP="00B63ED0">
      <w:pPr>
        <w:pStyle w:val="ListParagraph"/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872CC2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А5.</w:t>
      </w:r>
      <w:r w:rsidRPr="00AE47E6">
        <w:rPr>
          <w:sz w:val="20"/>
          <w:szCs w:val="20"/>
        </w:rPr>
        <w:t xml:space="preserve"> Страна А. с населением в 15 млн. человек расположена в Южном полушарии. Какая дополнительная информация позволит судить о принадлежности А. к обществам традиционного типа?</w:t>
      </w:r>
    </w:p>
    <w:p w:rsidR="002F5611" w:rsidRPr="00AE47E6" w:rsidRDefault="002F5611" w:rsidP="00872CC2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DA4AA4" w:rsidRDefault="002F5611" w:rsidP="00872CC2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DA4AA4">
        <w:rPr>
          <w:sz w:val="20"/>
          <w:szCs w:val="20"/>
        </w:rPr>
        <w:t>Основу хозяйства страны составляет аграрное производство</w:t>
      </w:r>
    </w:p>
    <w:p w:rsidR="002F5611" w:rsidRPr="00AE47E6" w:rsidRDefault="002F5611" w:rsidP="00872CC2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AE47E6">
        <w:rPr>
          <w:sz w:val="20"/>
          <w:szCs w:val="20"/>
        </w:rPr>
        <w:t>Население страны многонационально</w:t>
      </w:r>
    </w:p>
    <w:p w:rsidR="002F5611" w:rsidRPr="00AE47E6" w:rsidRDefault="002F5611" w:rsidP="00872CC2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AE47E6">
        <w:rPr>
          <w:sz w:val="20"/>
          <w:szCs w:val="20"/>
        </w:rPr>
        <w:t>Слабо развита сеть услуг</w:t>
      </w:r>
    </w:p>
    <w:p w:rsidR="002F5611" w:rsidRPr="00AE47E6" w:rsidRDefault="002F5611" w:rsidP="00872CC2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AE47E6">
        <w:rPr>
          <w:sz w:val="20"/>
          <w:szCs w:val="20"/>
        </w:rPr>
        <w:t>Верховная власть в стране передаётся по наследству</w:t>
      </w:r>
    </w:p>
    <w:p w:rsidR="002F5611" w:rsidRPr="00AE47E6" w:rsidRDefault="002F5611" w:rsidP="00872CC2">
      <w:pPr>
        <w:pStyle w:val="ListParagraph"/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861E6C">
      <w:pPr>
        <w:outlineLvl w:val="0"/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А6.</w:t>
      </w:r>
      <w:r w:rsidRPr="00AE47E6">
        <w:rPr>
          <w:sz w:val="20"/>
          <w:szCs w:val="20"/>
        </w:rPr>
        <w:t xml:space="preserve"> Верны ли следующие суждения о развитии современной культуры?</w:t>
      </w:r>
    </w:p>
    <w:p w:rsidR="002F5611" w:rsidRPr="00AE47E6" w:rsidRDefault="002F5611" w:rsidP="00872CC2">
      <w:pPr>
        <w:rPr>
          <w:sz w:val="20"/>
          <w:szCs w:val="20"/>
        </w:rPr>
      </w:pPr>
      <w:r w:rsidRPr="00AE47E6">
        <w:rPr>
          <w:sz w:val="20"/>
          <w:szCs w:val="20"/>
        </w:rPr>
        <w:t>А. Интернационализации культуры способствуют мировое разделение труда и возросшая мобильность населения.</w:t>
      </w:r>
    </w:p>
    <w:p w:rsidR="002F5611" w:rsidRPr="00AE47E6" w:rsidRDefault="002F5611" w:rsidP="00872CC2">
      <w:pPr>
        <w:rPr>
          <w:sz w:val="20"/>
          <w:szCs w:val="20"/>
        </w:rPr>
      </w:pPr>
      <w:r w:rsidRPr="00AE47E6">
        <w:rPr>
          <w:sz w:val="20"/>
          <w:szCs w:val="20"/>
        </w:rPr>
        <w:t>Б. Интернационализации культуры способствуют научно-технический прогресс и развитие современных технологий.</w:t>
      </w:r>
    </w:p>
    <w:p w:rsidR="002F5611" w:rsidRPr="00AE47E6" w:rsidRDefault="002F5611" w:rsidP="00872CC2">
      <w:pPr>
        <w:pStyle w:val="ListParagraph"/>
        <w:numPr>
          <w:ilvl w:val="0"/>
          <w:numId w:val="7"/>
        </w:numPr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872CC2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AE47E6">
        <w:rPr>
          <w:sz w:val="20"/>
          <w:szCs w:val="20"/>
        </w:rPr>
        <w:t>Верно только А</w:t>
      </w:r>
    </w:p>
    <w:p w:rsidR="002F5611" w:rsidRPr="00AE47E6" w:rsidRDefault="002F5611" w:rsidP="00872CC2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AE47E6">
        <w:rPr>
          <w:sz w:val="20"/>
          <w:szCs w:val="20"/>
        </w:rPr>
        <w:t>Верно только Б</w:t>
      </w:r>
    </w:p>
    <w:p w:rsidR="002F5611" w:rsidRPr="00DA4AA4" w:rsidRDefault="002F5611" w:rsidP="00872CC2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DA4AA4">
        <w:rPr>
          <w:sz w:val="20"/>
          <w:szCs w:val="20"/>
        </w:rPr>
        <w:t>Верны оба суждения</w:t>
      </w:r>
    </w:p>
    <w:p w:rsidR="002F5611" w:rsidRPr="00AE47E6" w:rsidRDefault="002F5611" w:rsidP="00872CC2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AE47E6">
        <w:rPr>
          <w:sz w:val="20"/>
          <w:szCs w:val="20"/>
        </w:rPr>
        <w:t>Оба суждения неверны</w:t>
      </w:r>
    </w:p>
    <w:p w:rsidR="002F5611" w:rsidRPr="00AE47E6" w:rsidRDefault="002F5611" w:rsidP="00872CC2">
      <w:pPr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872CC2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А7.</w:t>
      </w:r>
      <w:r w:rsidRPr="00AE47E6">
        <w:rPr>
          <w:sz w:val="20"/>
          <w:szCs w:val="20"/>
        </w:rPr>
        <w:t xml:space="preserve"> Экономическую сферу жизни общества характеризует</w:t>
      </w:r>
    </w:p>
    <w:p w:rsidR="002F5611" w:rsidRPr="00AE47E6" w:rsidRDefault="002F5611" w:rsidP="00872CC2">
      <w:pPr>
        <w:pStyle w:val="ListParagraph"/>
        <w:numPr>
          <w:ilvl w:val="0"/>
          <w:numId w:val="8"/>
        </w:numPr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872CC2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AE47E6">
        <w:rPr>
          <w:sz w:val="20"/>
          <w:szCs w:val="20"/>
        </w:rPr>
        <w:t>Миграция сельского населения</w:t>
      </w:r>
    </w:p>
    <w:p w:rsidR="002F5611" w:rsidRPr="00AE47E6" w:rsidRDefault="002F5611" w:rsidP="00872CC2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AE47E6">
        <w:rPr>
          <w:sz w:val="20"/>
          <w:szCs w:val="20"/>
        </w:rPr>
        <w:t>Межнациональная интеграция</w:t>
      </w:r>
    </w:p>
    <w:p w:rsidR="002F5611" w:rsidRPr="00DA4AA4" w:rsidRDefault="002F5611" w:rsidP="00872CC2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DA4AA4">
        <w:rPr>
          <w:sz w:val="20"/>
          <w:szCs w:val="20"/>
        </w:rPr>
        <w:t>Разделение труда</w:t>
      </w:r>
    </w:p>
    <w:p w:rsidR="002F5611" w:rsidRPr="00AE47E6" w:rsidRDefault="002F5611" w:rsidP="00AE47E6">
      <w:pPr>
        <w:pStyle w:val="ListParagraph"/>
        <w:numPr>
          <w:ilvl w:val="0"/>
          <w:numId w:val="8"/>
        </w:numPr>
        <w:rPr>
          <w:sz w:val="20"/>
          <w:szCs w:val="20"/>
        </w:rPr>
        <w:sectPr w:rsidR="002F5611" w:rsidRPr="00AE47E6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AE47E6">
        <w:rPr>
          <w:sz w:val="20"/>
          <w:szCs w:val="20"/>
        </w:rPr>
        <w:t>Социальная дифференциаци</w:t>
      </w:r>
    </w:p>
    <w:p w:rsidR="002F5611" w:rsidRPr="00AE47E6" w:rsidRDefault="002F5611" w:rsidP="00861E6C">
      <w:pPr>
        <w:outlineLvl w:val="0"/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А8.</w:t>
      </w:r>
      <w:r w:rsidRPr="00AE47E6">
        <w:rPr>
          <w:sz w:val="20"/>
          <w:szCs w:val="20"/>
        </w:rPr>
        <w:t xml:space="preserve"> Экономические системы различаются</w:t>
      </w:r>
    </w:p>
    <w:p w:rsidR="002F5611" w:rsidRDefault="002F5611" w:rsidP="00D109F9">
      <w:pPr>
        <w:pStyle w:val="ListParagraph"/>
        <w:numPr>
          <w:ilvl w:val="0"/>
          <w:numId w:val="9"/>
        </w:num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D109F9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E47E6">
        <w:rPr>
          <w:sz w:val="20"/>
          <w:szCs w:val="20"/>
        </w:rPr>
        <w:t>Объёмом государственных расходов</w:t>
      </w:r>
    </w:p>
    <w:p w:rsidR="002F5611" w:rsidRPr="00157429" w:rsidRDefault="002F5611" w:rsidP="00D109F9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57429">
        <w:rPr>
          <w:sz w:val="20"/>
          <w:szCs w:val="20"/>
        </w:rPr>
        <w:t>Степенью вмешательства государства в экономику</w:t>
      </w:r>
    </w:p>
    <w:p w:rsidR="002F5611" w:rsidRPr="00AE47E6" w:rsidRDefault="002F5611" w:rsidP="00D109F9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E47E6">
        <w:rPr>
          <w:sz w:val="20"/>
          <w:szCs w:val="20"/>
        </w:rPr>
        <w:t>Масштабами социальной поддержки населения</w:t>
      </w:r>
    </w:p>
    <w:p w:rsidR="002F5611" w:rsidRPr="00AE47E6" w:rsidRDefault="002F5611" w:rsidP="00D109F9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E47E6">
        <w:rPr>
          <w:sz w:val="20"/>
          <w:szCs w:val="20"/>
        </w:rPr>
        <w:t>Разнообразием природных ресурсов</w:t>
      </w:r>
    </w:p>
    <w:p w:rsidR="002F5611" w:rsidRDefault="002F5611" w:rsidP="00D109F9">
      <w:p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D109F9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А9.</w:t>
      </w:r>
      <w:r w:rsidRPr="00AE47E6">
        <w:rPr>
          <w:sz w:val="20"/>
          <w:szCs w:val="20"/>
        </w:rPr>
        <w:t xml:space="preserve"> Если рыночные цены на товары и услуги повышаются, то</w:t>
      </w:r>
    </w:p>
    <w:p w:rsidR="002F5611" w:rsidRDefault="002F5611" w:rsidP="00D109F9">
      <w:pPr>
        <w:pStyle w:val="ListParagraph"/>
        <w:numPr>
          <w:ilvl w:val="0"/>
          <w:numId w:val="10"/>
        </w:num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D109F9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AE47E6">
        <w:rPr>
          <w:sz w:val="20"/>
          <w:szCs w:val="20"/>
        </w:rPr>
        <w:t>Растёт безработица</w:t>
      </w:r>
    </w:p>
    <w:p w:rsidR="002F5611" w:rsidRPr="00157429" w:rsidRDefault="002F5611" w:rsidP="00D109F9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57429">
        <w:rPr>
          <w:sz w:val="20"/>
          <w:szCs w:val="20"/>
        </w:rPr>
        <w:t>Производители увеличивают предложение</w:t>
      </w:r>
    </w:p>
    <w:p w:rsidR="002F5611" w:rsidRPr="00AE47E6" w:rsidRDefault="002F5611" w:rsidP="00D109F9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AE47E6">
        <w:rPr>
          <w:sz w:val="20"/>
          <w:szCs w:val="20"/>
        </w:rPr>
        <w:t>Снижается минимальный размер оплаты труда</w:t>
      </w:r>
    </w:p>
    <w:p w:rsidR="002F5611" w:rsidRPr="00AE47E6" w:rsidRDefault="002F5611" w:rsidP="00D109F9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AE47E6">
        <w:rPr>
          <w:sz w:val="20"/>
          <w:szCs w:val="20"/>
        </w:rPr>
        <w:t>Сокращается неравенство доходов населения</w:t>
      </w:r>
    </w:p>
    <w:p w:rsidR="002F5611" w:rsidRDefault="002F5611" w:rsidP="00D109F9">
      <w:pPr>
        <w:pStyle w:val="ListParagraph"/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D109F9">
      <w:pPr>
        <w:pStyle w:val="ListParagraph"/>
        <w:rPr>
          <w:sz w:val="20"/>
          <w:szCs w:val="20"/>
        </w:rPr>
      </w:pPr>
    </w:p>
    <w:p w:rsidR="002F5611" w:rsidRPr="00AE47E6" w:rsidRDefault="002F5611" w:rsidP="00D109F9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А10.</w:t>
      </w:r>
      <w:r w:rsidRPr="00AE47E6">
        <w:rPr>
          <w:sz w:val="20"/>
          <w:szCs w:val="20"/>
        </w:rPr>
        <w:t xml:space="preserve"> Рассмотрите диаграмму «Статьи доходов в бюджете страны Ф. в млрд $. Какой вывод можно сделать на основании данной диаграммы?</w:t>
      </w:r>
    </w:p>
    <w:p w:rsidR="002F5611" w:rsidRPr="00AE47E6" w:rsidRDefault="002F5611" w:rsidP="00D109F9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AE47E6">
        <w:rPr>
          <w:sz w:val="20"/>
          <w:szCs w:val="20"/>
        </w:rPr>
        <w:t xml:space="preserve">В 90-е годы </w:t>
      </w:r>
      <w:r w:rsidRPr="00AE47E6">
        <w:rPr>
          <w:sz w:val="20"/>
          <w:szCs w:val="20"/>
          <w:lang w:val="en-US"/>
        </w:rPr>
        <w:t>XX</w:t>
      </w:r>
      <w:r w:rsidRPr="00AE47E6">
        <w:rPr>
          <w:sz w:val="20"/>
          <w:szCs w:val="20"/>
        </w:rPr>
        <w:t xml:space="preserve"> века в бюджете страны Ф. наименьшую долю составляли доходы от налогов.</w:t>
      </w:r>
    </w:p>
    <w:p w:rsidR="002F5611" w:rsidRPr="00AE47E6" w:rsidRDefault="002F5611" w:rsidP="00D109F9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AE47E6">
        <w:rPr>
          <w:sz w:val="20"/>
          <w:szCs w:val="20"/>
        </w:rPr>
        <w:t xml:space="preserve">Во второй половине </w:t>
      </w:r>
      <w:r w:rsidRPr="00AE47E6">
        <w:rPr>
          <w:sz w:val="20"/>
          <w:szCs w:val="20"/>
          <w:lang w:val="en-US"/>
        </w:rPr>
        <w:t>XX</w:t>
      </w:r>
      <w:r w:rsidRPr="00AE47E6">
        <w:rPr>
          <w:sz w:val="20"/>
          <w:szCs w:val="20"/>
        </w:rPr>
        <w:t xml:space="preserve"> века в бюджете страны Ф.  наибольшую долю составляли доходов от внешнеэкономической деятельности.</w:t>
      </w:r>
    </w:p>
    <w:p w:rsidR="002F5611" w:rsidRPr="00AE47E6" w:rsidRDefault="002F5611" w:rsidP="00D109F9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AE47E6">
        <w:rPr>
          <w:sz w:val="20"/>
          <w:szCs w:val="20"/>
        </w:rPr>
        <w:t xml:space="preserve">В 50-е годы </w:t>
      </w:r>
      <w:r w:rsidRPr="00AE47E6">
        <w:rPr>
          <w:sz w:val="20"/>
          <w:szCs w:val="20"/>
          <w:lang w:val="en-US"/>
        </w:rPr>
        <w:t>XX</w:t>
      </w:r>
      <w:r w:rsidRPr="00AE47E6">
        <w:rPr>
          <w:sz w:val="20"/>
          <w:szCs w:val="20"/>
        </w:rPr>
        <w:t xml:space="preserve"> века бюджет страны Ф. в основном пополнялся за счёт доходов от продажи государственного имущества.</w:t>
      </w:r>
    </w:p>
    <w:p w:rsidR="002F5611" w:rsidRPr="00157429" w:rsidRDefault="002F5611" w:rsidP="00D109F9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157429">
        <w:rPr>
          <w:sz w:val="20"/>
          <w:szCs w:val="20"/>
        </w:rPr>
        <w:t xml:space="preserve">В 50-е годы </w:t>
      </w:r>
      <w:r w:rsidRPr="00157429">
        <w:rPr>
          <w:sz w:val="20"/>
          <w:szCs w:val="20"/>
          <w:lang w:val="en-US"/>
        </w:rPr>
        <w:t>XX</w:t>
      </w:r>
      <w:r w:rsidRPr="00157429">
        <w:rPr>
          <w:sz w:val="20"/>
          <w:szCs w:val="20"/>
        </w:rPr>
        <w:t xml:space="preserve"> века доходы от налогов составляли большую часть бюджета страны.</w:t>
      </w:r>
    </w:p>
    <w:p w:rsidR="002F5611" w:rsidRPr="00AE47E6" w:rsidRDefault="002F5611" w:rsidP="008C03E6">
      <w:pPr>
        <w:pStyle w:val="ListParagraph"/>
        <w:rPr>
          <w:sz w:val="20"/>
          <w:szCs w:val="20"/>
        </w:rPr>
      </w:pPr>
      <w:r w:rsidRPr="006F610A">
        <w:rPr>
          <w:noProof/>
          <w:sz w:val="20"/>
          <w:szCs w:val="20"/>
          <w:lang w:eastAsia="ru-RU"/>
        </w:rPr>
        <w:object w:dxaOrig="7076" w:dyaOrig="32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4" o:spid="_x0000_i1025" type="#_x0000_t75" style="width:354pt;height:161.25pt;visibility:visible" o:ole="">
            <v:imagedata r:id="rId5" o:title="" cropbottom="-61f"/>
            <o:lock v:ext="edit" aspectratio="f"/>
          </v:shape>
          <o:OLEObject Type="Embed" ProgID="Excel.Chart.8" ShapeID="Диаграмма 4" DrawAspect="Content" ObjectID="_1546634587" r:id="rId6"/>
        </w:object>
      </w:r>
    </w:p>
    <w:p w:rsidR="002F5611" w:rsidRPr="00AE47E6" w:rsidRDefault="002F5611" w:rsidP="00D109F9">
      <w:pPr>
        <w:pStyle w:val="ListParagraph"/>
        <w:rPr>
          <w:sz w:val="20"/>
          <w:szCs w:val="20"/>
        </w:rPr>
      </w:pPr>
    </w:p>
    <w:p w:rsidR="002F5611" w:rsidRPr="00AE47E6" w:rsidRDefault="002F5611" w:rsidP="00872CC2">
      <w:pPr>
        <w:pStyle w:val="ListParagraph"/>
        <w:rPr>
          <w:sz w:val="20"/>
          <w:szCs w:val="20"/>
        </w:rPr>
      </w:pPr>
    </w:p>
    <w:p w:rsidR="002F5611" w:rsidRPr="00AE47E6" w:rsidRDefault="002F5611" w:rsidP="00861E6C">
      <w:pPr>
        <w:outlineLvl w:val="0"/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А11.</w:t>
      </w:r>
      <w:r w:rsidRPr="00AE47E6">
        <w:rPr>
          <w:sz w:val="20"/>
          <w:szCs w:val="20"/>
        </w:rPr>
        <w:t xml:space="preserve"> Верны ли следующие суждения о рыночной экономике?</w:t>
      </w:r>
    </w:p>
    <w:p w:rsidR="002F5611" w:rsidRPr="00AE47E6" w:rsidRDefault="002F5611" w:rsidP="00365BA5">
      <w:pPr>
        <w:rPr>
          <w:sz w:val="20"/>
          <w:szCs w:val="20"/>
        </w:rPr>
      </w:pPr>
      <w:r w:rsidRPr="00AE47E6">
        <w:rPr>
          <w:sz w:val="20"/>
          <w:szCs w:val="20"/>
        </w:rPr>
        <w:t>А. Действие рыночных законов способствует эффективному распределению ресурсов производства.</w:t>
      </w:r>
    </w:p>
    <w:p w:rsidR="002F5611" w:rsidRPr="00AE47E6" w:rsidRDefault="002F5611" w:rsidP="00365BA5">
      <w:pPr>
        <w:rPr>
          <w:sz w:val="20"/>
          <w:szCs w:val="20"/>
        </w:rPr>
      </w:pPr>
      <w:r w:rsidRPr="00AE47E6">
        <w:rPr>
          <w:sz w:val="20"/>
          <w:szCs w:val="20"/>
        </w:rPr>
        <w:t>Б. Государство в условиях рыночной экономики может оказывать поддержку социально незащищённым слоям населения.</w:t>
      </w:r>
    </w:p>
    <w:p w:rsidR="002F5611" w:rsidRDefault="002F5611" w:rsidP="00365BA5">
      <w:pPr>
        <w:pStyle w:val="ListParagraph"/>
        <w:numPr>
          <w:ilvl w:val="0"/>
          <w:numId w:val="12"/>
        </w:num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365BA5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AE47E6">
        <w:rPr>
          <w:sz w:val="20"/>
          <w:szCs w:val="20"/>
        </w:rPr>
        <w:t>Верно только А</w:t>
      </w:r>
    </w:p>
    <w:p w:rsidR="002F5611" w:rsidRPr="00AE47E6" w:rsidRDefault="002F5611" w:rsidP="00365BA5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AE47E6">
        <w:rPr>
          <w:sz w:val="20"/>
          <w:szCs w:val="20"/>
        </w:rPr>
        <w:t>Верно только Б</w:t>
      </w:r>
    </w:p>
    <w:p w:rsidR="002F5611" w:rsidRPr="00157429" w:rsidRDefault="002F5611" w:rsidP="00365BA5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157429">
        <w:rPr>
          <w:sz w:val="20"/>
          <w:szCs w:val="20"/>
        </w:rPr>
        <w:t>Верны оба суждения</w:t>
      </w:r>
    </w:p>
    <w:p w:rsidR="002F5611" w:rsidRPr="00AE47E6" w:rsidRDefault="002F5611" w:rsidP="00365BA5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AE47E6">
        <w:rPr>
          <w:sz w:val="20"/>
          <w:szCs w:val="20"/>
        </w:rPr>
        <w:t>Оба суждения неверны</w:t>
      </w:r>
    </w:p>
    <w:p w:rsidR="002F5611" w:rsidRDefault="002F5611" w:rsidP="00C85106">
      <w:p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C85106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А12.</w:t>
      </w:r>
      <w:r w:rsidRPr="00AE47E6">
        <w:rPr>
          <w:sz w:val="20"/>
          <w:szCs w:val="20"/>
        </w:rPr>
        <w:t xml:space="preserve"> Примером горизонтальной социальной мобильности является</w:t>
      </w:r>
    </w:p>
    <w:p w:rsidR="002F5611" w:rsidRDefault="002F5611" w:rsidP="00C85106">
      <w:pPr>
        <w:pStyle w:val="ListParagraph"/>
        <w:numPr>
          <w:ilvl w:val="0"/>
          <w:numId w:val="13"/>
        </w:num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C85106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AE47E6">
        <w:rPr>
          <w:sz w:val="20"/>
          <w:szCs w:val="20"/>
        </w:rPr>
        <w:t>Получение очередного офицерского звания</w:t>
      </w:r>
    </w:p>
    <w:p w:rsidR="002F5611" w:rsidRPr="00AE47E6" w:rsidRDefault="002F5611" w:rsidP="00C85106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AE47E6">
        <w:rPr>
          <w:sz w:val="20"/>
          <w:szCs w:val="20"/>
        </w:rPr>
        <w:t>Перевод на новую, лучше оплачиваемую должность</w:t>
      </w:r>
    </w:p>
    <w:p w:rsidR="002F5611" w:rsidRPr="00AE47E6" w:rsidRDefault="002F5611" w:rsidP="00C85106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AE47E6">
        <w:rPr>
          <w:sz w:val="20"/>
          <w:szCs w:val="20"/>
        </w:rPr>
        <w:t>Выход на пенсию</w:t>
      </w:r>
    </w:p>
    <w:p w:rsidR="002F5611" w:rsidRPr="00157429" w:rsidRDefault="002F5611" w:rsidP="00C85106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57429">
        <w:rPr>
          <w:sz w:val="20"/>
          <w:szCs w:val="20"/>
        </w:rPr>
        <w:t>Переезд в другой город</w:t>
      </w:r>
    </w:p>
    <w:p w:rsidR="002F5611" w:rsidRDefault="002F5611" w:rsidP="00C85106">
      <w:p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C85106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А13.</w:t>
      </w:r>
      <w:r w:rsidRPr="00AE47E6">
        <w:rPr>
          <w:sz w:val="20"/>
          <w:szCs w:val="20"/>
        </w:rPr>
        <w:t xml:space="preserve"> Обеспеченность силой общественного мнения является отличительным признаком норм</w:t>
      </w:r>
    </w:p>
    <w:p w:rsidR="002F5611" w:rsidRDefault="002F5611" w:rsidP="00C85106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157429" w:rsidRDefault="002F5611" w:rsidP="00C85106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157429">
        <w:rPr>
          <w:sz w:val="20"/>
          <w:szCs w:val="20"/>
        </w:rPr>
        <w:t xml:space="preserve">Моральных </w:t>
      </w:r>
    </w:p>
    <w:p w:rsidR="002F5611" w:rsidRPr="00AE47E6" w:rsidRDefault="002F5611" w:rsidP="00C85106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AE47E6">
        <w:rPr>
          <w:sz w:val="20"/>
          <w:szCs w:val="20"/>
        </w:rPr>
        <w:t>Правовых</w:t>
      </w:r>
    </w:p>
    <w:p w:rsidR="002F5611" w:rsidRPr="00AE47E6" w:rsidRDefault="002F5611" w:rsidP="00C85106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AE47E6">
        <w:rPr>
          <w:sz w:val="20"/>
          <w:szCs w:val="20"/>
        </w:rPr>
        <w:t xml:space="preserve">Экономических </w:t>
      </w:r>
    </w:p>
    <w:p w:rsidR="002F5611" w:rsidRPr="00AE47E6" w:rsidRDefault="002F5611" w:rsidP="00C85106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AE47E6">
        <w:rPr>
          <w:sz w:val="20"/>
          <w:szCs w:val="20"/>
        </w:rPr>
        <w:t xml:space="preserve">Политических </w:t>
      </w:r>
    </w:p>
    <w:p w:rsidR="002F5611" w:rsidRDefault="002F5611" w:rsidP="00C85106">
      <w:pPr>
        <w:pStyle w:val="ListParagraph"/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C85106">
      <w:pPr>
        <w:pStyle w:val="ListParagraph"/>
        <w:rPr>
          <w:sz w:val="20"/>
          <w:szCs w:val="20"/>
        </w:rPr>
      </w:pPr>
    </w:p>
    <w:p w:rsidR="002F5611" w:rsidRPr="00AE47E6" w:rsidRDefault="002F5611" w:rsidP="00C85106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А14.</w:t>
      </w:r>
      <w:r w:rsidRPr="00AE47E6">
        <w:rPr>
          <w:sz w:val="20"/>
          <w:szCs w:val="20"/>
        </w:rPr>
        <w:t xml:space="preserve"> Т. И В. Проживают вместе, имеют общего ребёнка. Какая дополнительная информация позволит сделать вывод о том, что этот союз с юридической точки зрения является семьёй?</w:t>
      </w:r>
    </w:p>
    <w:p w:rsidR="002F5611" w:rsidRPr="00AE47E6" w:rsidRDefault="002F5611" w:rsidP="00C85106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AE47E6">
        <w:rPr>
          <w:sz w:val="20"/>
          <w:szCs w:val="20"/>
        </w:rPr>
        <w:t>Они совместно владеют одной квартирой</w:t>
      </w:r>
    </w:p>
    <w:p w:rsidR="002F5611" w:rsidRPr="00AE47E6" w:rsidRDefault="002F5611" w:rsidP="00C85106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AE47E6">
        <w:rPr>
          <w:sz w:val="20"/>
          <w:szCs w:val="20"/>
        </w:rPr>
        <w:t>Т.и В. Живут вместе 15 лет</w:t>
      </w:r>
    </w:p>
    <w:p w:rsidR="002F5611" w:rsidRPr="00AE47E6" w:rsidRDefault="002F5611" w:rsidP="00C85106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AE47E6">
        <w:rPr>
          <w:sz w:val="20"/>
          <w:szCs w:val="20"/>
        </w:rPr>
        <w:t>У них общий бизнес по предоставлению туристических услуг</w:t>
      </w:r>
    </w:p>
    <w:p w:rsidR="002F5611" w:rsidRPr="00157429" w:rsidRDefault="002F5611" w:rsidP="00C85106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157429">
        <w:rPr>
          <w:sz w:val="20"/>
          <w:szCs w:val="20"/>
        </w:rPr>
        <w:t>Отношения Т. И В. зарегистрированы в органах ЗАГС</w:t>
      </w:r>
    </w:p>
    <w:p w:rsidR="002F5611" w:rsidRPr="00AE47E6" w:rsidRDefault="002F5611" w:rsidP="00C85106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А15.</w:t>
      </w:r>
      <w:r w:rsidRPr="00AE47E6">
        <w:rPr>
          <w:sz w:val="20"/>
          <w:szCs w:val="20"/>
        </w:rPr>
        <w:t xml:space="preserve"> Верны ли следующие суждения о социальных ролях человека?</w:t>
      </w:r>
    </w:p>
    <w:p w:rsidR="002F5611" w:rsidRPr="00AE47E6" w:rsidRDefault="002F5611" w:rsidP="00C85106">
      <w:pPr>
        <w:rPr>
          <w:sz w:val="20"/>
          <w:szCs w:val="20"/>
        </w:rPr>
      </w:pPr>
      <w:r w:rsidRPr="00AE47E6">
        <w:rPr>
          <w:sz w:val="20"/>
          <w:szCs w:val="20"/>
        </w:rPr>
        <w:t>А. Социальная роль определяет модель поведения человека в той или иной ситуации.</w:t>
      </w:r>
    </w:p>
    <w:p w:rsidR="002F5611" w:rsidRPr="00AE47E6" w:rsidRDefault="002F5611" w:rsidP="00C85106">
      <w:pPr>
        <w:rPr>
          <w:sz w:val="20"/>
          <w:szCs w:val="20"/>
        </w:rPr>
      </w:pPr>
      <w:r w:rsidRPr="00AE47E6">
        <w:rPr>
          <w:sz w:val="20"/>
          <w:szCs w:val="20"/>
        </w:rPr>
        <w:t>Б. Все социальные роли формально закрепляются за человеком.</w:t>
      </w:r>
    </w:p>
    <w:p w:rsidR="002F5611" w:rsidRDefault="002F5611" w:rsidP="00C85106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157429" w:rsidRDefault="002F5611" w:rsidP="00C85106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157429">
        <w:rPr>
          <w:sz w:val="20"/>
          <w:szCs w:val="20"/>
        </w:rPr>
        <w:t>Верно только А</w:t>
      </w:r>
    </w:p>
    <w:p w:rsidR="002F5611" w:rsidRPr="00AE47E6" w:rsidRDefault="002F5611" w:rsidP="00C85106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AE47E6">
        <w:rPr>
          <w:sz w:val="20"/>
          <w:szCs w:val="20"/>
        </w:rPr>
        <w:t>Верно только Б</w:t>
      </w:r>
    </w:p>
    <w:p w:rsidR="002F5611" w:rsidRPr="00AE47E6" w:rsidRDefault="002F5611" w:rsidP="00C85106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AE47E6">
        <w:rPr>
          <w:sz w:val="20"/>
          <w:szCs w:val="20"/>
        </w:rPr>
        <w:t>Верны оба суждения</w:t>
      </w:r>
    </w:p>
    <w:p w:rsidR="002F5611" w:rsidRPr="00AE47E6" w:rsidRDefault="002F5611" w:rsidP="00C85106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AE47E6">
        <w:rPr>
          <w:sz w:val="20"/>
          <w:szCs w:val="20"/>
        </w:rPr>
        <w:t>Оба суждения неверны</w:t>
      </w:r>
    </w:p>
    <w:p w:rsidR="002F5611" w:rsidRDefault="002F5611" w:rsidP="00C85106">
      <w:pPr>
        <w:pStyle w:val="ListParagraph"/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EF7589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А16.</w:t>
      </w:r>
      <w:r w:rsidRPr="00AE47E6">
        <w:rPr>
          <w:sz w:val="20"/>
          <w:szCs w:val="20"/>
        </w:rPr>
        <w:t xml:space="preserve"> Политическая власть, в отличие от иных видов власти,</w:t>
      </w:r>
    </w:p>
    <w:p w:rsidR="002F5611" w:rsidRPr="00AE47E6" w:rsidRDefault="002F5611" w:rsidP="00EF75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AE47E6">
        <w:rPr>
          <w:sz w:val="20"/>
          <w:szCs w:val="20"/>
        </w:rPr>
        <w:t>Представляет собой волевое действие</w:t>
      </w:r>
    </w:p>
    <w:p w:rsidR="002F5611" w:rsidRPr="00AE47E6" w:rsidRDefault="002F5611" w:rsidP="00EF75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AE47E6">
        <w:rPr>
          <w:sz w:val="20"/>
          <w:szCs w:val="20"/>
        </w:rPr>
        <w:t>Побуждает людей к определённым действиям</w:t>
      </w:r>
    </w:p>
    <w:p w:rsidR="002F5611" w:rsidRPr="00157429" w:rsidRDefault="002F5611" w:rsidP="00EF75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157429">
        <w:rPr>
          <w:sz w:val="20"/>
          <w:szCs w:val="20"/>
        </w:rPr>
        <w:t>Обращается с помощью права ко всем гражданам</w:t>
      </w:r>
    </w:p>
    <w:p w:rsidR="002F5611" w:rsidRPr="00AE47E6" w:rsidRDefault="002F5611" w:rsidP="00EF75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AE47E6">
        <w:rPr>
          <w:sz w:val="20"/>
          <w:szCs w:val="20"/>
        </w:rPr>
        <w:t>Определяет отношения между людьми и социальными группами</w:t>
      </w:r>
    </w:p>
    <w:p w:rsidR="002F5611" w:rsidRPr="00AE47E6" w:rsidRDefault="002F5611" w:rsidP="00861E6C">
      <w:pPr>
        <w:outlineLvl w:val="0"/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А17.</w:t>
      </w:r>
      <w:r w:rsidRPr="00AE47E6">
        <w:rPr>
          <w:sz w:val="20"/>
          <w:szCs w:val="20"/>
        </w:rPr>
        <w:t xml:space="preserve"> Что характерно и для мажоритарной и для пропорциональной избирательных систем?</w:t>
      </w:r>
    </w:p>
    <w:p w:rsidR="002F5611" w:rsidRPr="00AE47E6" w:rsidRDefault="002F5611" w:rsidP="00EF7589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AE47E6">
        <w:rPr>
          <w:sz w:val="20"/>
          <w:szCs w:val="20"/>
        </w:rPr>
        <w:t>Выдвижение кандидатов списками от политических партий</w:t>
      </w:r>
    </w:p>
    <w:p w:rsidR="002F5611" w:rsidRPr="00AE47E6" w:rsidRDefault="002F5611" w:rsidP="00EF7589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AE47E6">
        <w:rPr>
          <w:sz w:val="20"/>
          <w:szCs w:val="20"/>
        </w:rPr>
        <w:t>Создание одномандатных избирательных округов</w:t>
      </w:r>
    </w:p>
    <w:p w:rsidR="002F5611" w:rsidRPr="00AE47E6" w:rsidRDefault="002F5611" w:rsidP="00EF7589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AE47E6">
        <w:rPr>
          <w:sz w:val="20"/>
          <w:szCs w:val="20"/>
        </w:rPr>
        <w:t>Формирование единого общенационального избирательного округа</w:t>
      </w:r>
    </w:p>
    <w:p w:rsidR="002F5611" w:rsidRPr="00157429" w:rsidRDefault="002F5611" w:rsidP="00EF7589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157429">
        <w:rPr>
          <w:sz w:val="20"/>
          <w:szCs w:val="20"/>
        </w:rPr>
        <w:t>Тайная подача голосов избирателей во время голосования</w:t>
      </w:r>
    </w:p>
    <w:p w:rsidR="002F5611" w:rsidRPr="00AE47E6" w:rsidRDefault="002F5611" w:rsidP="00EF7589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А18.</w:t>
      </w:r>
      <w:r w:rsidRPr="00AE47E6">
        <w:rPr>
          <w:sz w:val="20"/>
          <w:szCs w:val="20"/>
        </w:rPr>
        <w:t xml:space="preserve"> Парламент страны П. формируется из представителей основных политических партий, которые смогли преодолеть семипроцентный  избирательный порог. Подберите из приведённых ниже признаков ещё один, характерный для избирательной системы страны П.</w:t>
      </w:r>
    </w:p>
    <w:p w:rsidR="002F5611" w:rsidRPr="00AE47E6" w:rsidRDefault="002F5611" w:rsidP="00EF7589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AE47E6">
        <w:rPr>
          <w:sz w:val="20"/>
          <w:szCs w:val="20"/>
        </w:rPr>
        <w:t>Депутаты представляют весь спектр существующих в стране партий</w:t>
      </w:r>
    </w:p>
    <w:p w:rsidR="002F5611" w:rsidRPr="00157429" w:rsidRDefault="002F5611" w:rsidP="00EF7589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157429">
        <w:rPr>
          <w:sz w:val="20"/>
          <w:szCs w:val="20"/>
        </w:rPr>
        <w:t>Места в парламенте распределяются в соответствии с количеством голосов избирателей, которое партия получила на выборах</w:t>
      </w:r>
    </w:p>
    <w:p w:rsidR="002F5611" w:rsidRPr="00AE47E6" w:rsidRDefault="002F5611" w:rsidP="00EF7589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AE47E6">
        <w:rPr>
          <w:sz w:val="20"/>
          <w:szCs w:val="20"/>
        </w:rPr>
        <w:t>Избиратели голосуют прежде всего за личности кандидатов, а потом уже за их политическую программу</w:t>
      </w:r>
    </w:p>
    <w:p w:rsidR="002F5611" w:rsidRPr="00AE47E6" w:rsidRDefault="002F5611" w:rsidP="00EF7589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AE47E6">
        <w:rPr>
          <w:sz w:val="20"/>
          <w:szCs w:val="20"/>
        </w:rPr>
        <w:t>Политические партии не играют существенной роли при выдвижении кандидатов</w:t>
      </w:r>
    </w:p>
    <w:p w:rsidR="002F5611" w:rsidRPr="00AE47E6" w:rsidRDefault="002F5611" w:rsidP="00861E6C">
      <w:pPr>
        <w:outlineLvl w:val="0"/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А19.</w:t>
      </w:r>
      <w:r w:rsidRPr="00AE47E6">
        <w:rPr>
          <w:sz w:val="20"/>
          <w:szCs w:val="20"/>
        </w:rPr>
        <w:t xml:space="preserve"> Верны ли следующие суждения о выборах высших органов власти в РФ?</w:t>
      </w:r>
    </w:p>
    <w:p w:rsidR="002F5611" w:rsidRPr="00AE47E6" w:rsidRDefault="002F5611" w:rsidP="00F87BE4">
      <w:pPr>
        <w:rPr>
          <w:sz w:val="20"/>
          <w:szCs w:val="20"/>
        </w:rPr>
      </w:pPr>
      <w:r w:rsidRPr="00AE47E6">
        <w:rPr>
          <w:sz w:val="20"/>
          <w:szCs w:val="20"/>
        </w:rPr>
        <w:t>А. Президент РФ избирается голосованием обеих палат Федерального собрания.</w:t>
      </w:r>
    </w:p>
    <w:p w:rsidR="002F5611" w:rsidRPr="00AE47E6" w:rsidRDefault="002F5611" w:rsidP="00F87BE4">
      <w:pPr>
        <w:rPr>
          <w:sz w:val="20"/>
          <w:szCs w:val="20"/>
        </w:rPr>
      </w:pPr>
      <w:r w:rsidRPr="00AE47E6">
        <w:rPr>
          <w:sz w:val="20"/>
          <w:szCs w:val="20"/>
        </w:rPr>
        <w:t>Б. Выборы депутатов Государственной Думы осуществляются на альтернативной основе.</w:t>
      </w:r>
    </w:p>
    <w:p w:rsidR="002F5611" w:rsidRDefault="002F5611" w:rsidP="00F87BE4">
      <w:pPr>
        <w:pStyle w:val="ListParagraph"/>
        <w:numPr>
          <w:ilvl w:val="0"/>
          <w:numId w:val="20"/>
        </w:num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F87BE4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AE47E6">
        <w:rPr>
          <w:sz w:val="20"/>
          <w:szCs w:val="20"/>
        </w:rPr>
        <w:t>Верно только А</w:t>
      </w:r>
    </w:p>
    <w:p w:rsidR="002F5611" w:rsidRPr="00157429" w:rsidRDefault="002F5611" w:rsidP="00F87BE4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157429">
        <w:rPr>
          <w:sz w:val="20"/>
          <w:szCs w:val="20"/>
        </w:rPr>
        <w:t>Верно только Б</w:t>
      </w:r>
    </w:p>
    <w:p w:rsidR="002F5611" w:rsidRPr="00AE47E6" w:rsidRDefault="002F5611" w:rsidP="00F87BE4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AE47E6">
        <w:rPr>
          <w:sz w:val="20"/>
          <w:szCs w:val="20"/>
        </w:rPr>
        <w:t>Верны оба суждения</w:t>
      </w:r>
    </w:p>
    <w:p w:rsidR="002F5611" w:rsidRPr="00AE47E6" w:rsidRDefault="002F5611" w:rsidP="00F87BE4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AE47E6">
        <w:rPr>
          <w:sz w:val="20"/>
          <w:szCs w:val="20"/>
        </w:rPr>
        <w:t>Оба суждения неверны</w:t>
      </w:r>
    </w:p>
    <w:p w:rsidR="002F5611" w:rsidRDefault="002F5611" w:rsidP="00F87BE4">
      <w:pPr>
        <w:pStyle w:val="ListParagraph"/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F87BE4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А20.</w:t>
      </w:r>
      <w:r w:rsidRPr="00AE47E6">
        <w:rPr>
          <w:sz w:val="20"/>
          <w:szCs w:val="20"/>
        </w:rPr>
        <w:t xml:space="preserve"> Основной особенностью норм права, в отличие от других социальных норм, является то, что они</w:t>
      </w:r>
    </w:p>
    <w:p w:rsidR="002F5611" w:rsidRDefault="002F5611" w:rsidP="00F87BE4">
      <w:pPr>
        <w:pStyle w:val="ListParagraph"/>
        <w:numPr>
          <w:ilvl w:val="0"/>
          <w:numId w:val="21"/>
        </w:numPr>
        <w:rPr>
          <w:b/>
          <w:bCs/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157429" w:rsidRDefault="002F5611" w:rsidP="00F87BE4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157429">
        <w:rPr>
          <w:sz w:val="20"/>
          <w:szCs w:val="20"/>
        </w:rPr>
        <w:t>Устанавливаются государством</w:t>
      </w:r>
    </w:p>
    <w:p w:rsidR="002F5611" w:rsidRPr="00AE47E6" w:rsidRDefault="002F5611" w:rsidP="00F87BE4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AE47E6">
        <w:rPr>
          <w:sz w:val="20"/>
          <w:szCs w:val="20"/>
        </w:rPr>
        <w:t xml:space="preserve">Складываются в течение жизни нескольких поколений  </w:t>
      </w:r>
    </w:p>
    <w:p w:rsidR="002F5611" w:rsidRPr="00AE47E6" w:rsidRDefault="002F5611" w:rsidP="00F87BE4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AE47E6">
        <w:rPr>
          <w:sz w:val="20"/>
          <w:szCs w:val="20"/>
        </w:rPr>
        <w:t>Регулируют отношения в сфере власти</w:t>
      </w:r>
    </w:p>
    <w:p w:rsidR="002F5611" w:rsidRPr="00AE47E6" w:rsidRDefault="002F5611" w:rsidP="00F87BE4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AE47E6">
        <w:rPr>
          <w:sz w:val="20"/>
          <w:szCs w:val="20"/>
        </w:rPr>
        <w:t>Устанавливают справедливость</w:t>
      </w:r>
    </w:p>
    <w:p w:rsidR="002F5611" w:rsidRDefault="002F5611" w:rsidP="00F87BE4">
      <w:pPr>
        <w:pStyle w:val="ListParagraph"/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861E6C">
      <w:pPr>
        <w:outlineLvl w:val="0"/>
        <w:rPr>
          <w:sz w:val="20"/>
          <w:szCs w:val="20"/>
        </w:rPr>
      </w:pPr>
      <w:r w:rsidRPr="00AE47E6">
        <w:rPr>
          <w:sz w:val="20"/>
          <w:szCs w:val="20"/>
        </w:rPr>
        <w:t xml:space="preserve"> </w:t>
      </w:r>
      <w:r w:rsidRPr="00AE47E6">
        <w:rPr>
          <w:b/>
          <w:bCs/>
          <w:sz w:val="20"/>
          <w:szCs w:val="20"/>
        </w:rPr>
        <w:t>А21.</w:t>
      </w:r>
      <w:r w:rsidRPr="00AE47E6">
        <w:rPr>
          <w:sz w:val="20"/>
          <w:szCs w:val="20"/>
        </w:rPr>
        <w:t xml:space="preserve"> Гражданским правонарушением является</w:t>
      </w:r>
    </w:p>
    <w:p w:rsidR="002F5611" w:rsidRDefault="002F5611" w:rsidP="00F87BE4">
      <w:pPr>
        <w:pStyle w:val="ListParagraph"/>
        <w:numPr>
          <w:ilvl w:val="0"/>
          <w:numId w:val="22"/>
        </w:num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F87BE4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AE47E6">
        <w:rPr>
          <w:sz w:val="20"/>
          <w:szCs w:val="20"/>
        </w:rPr>
        <w:t>Дача взятки должностному лицу</w:t>
      </w:r>
    </w:p>
    <w:p w:rsidR="002F5611" w:rsidRPr="00AE47E6" w:rsidRDefault="002F5611" w:rsidP="00F87BE4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AE47E6">
        <w:rPr>
          <w:sz w:val="20"/>
          <w:szCs w:val="20"/>
        </w:rPr>
        <w:t>Пропуск занятий без уважительной причины</w:t>
      </w:r>
    </w:p>
    <w:p w:rsidR="002F5611" w:rsidRPr="00157429" w:rsidRDefault="002F5611" w:rsidP="00F87BE4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157429">
        <w:rPr>
          <w:sz w:val="20"/>
          <w:szCs w:val="20"/>
        </w:rPr>
        <w:t>Нарушение условий авторского договора</w:t>
      </w:r>
    </w:p>
    <w:p w:rsidR="002F5611" w:rsidRPr="00AE47E6" w:rsidRDefault="002F5611" w:rsidP="00F87BE4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AE47E6">
        <w:rPr>
          <w:sz w:val="20"/>
          <w:szCs w:val="20"/>
        </w:rPr>
        <w:t>Нарушение правил дорожного движения</w:t>
      </w:r>
    </w:p>
    <w:p w:rsidR="002F5611" w:rsidRDefault="002F5611" w:rsidP="00DD083E">
      <w:pPr>
        <w:pStyle w:val="ListParagraph"/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861E6C">
      <w:pPr>
        <w:outlineLvl w:val="0"/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А22.</w:t>
      </w:r>
      <w:r w:rsidRPr="00AE47E6">
        <w:rPr>
          <w:sz w:val="20"/>
          <w:szCs w:val="20"/>
        </w:rPr>
        <w:t xml:space="preserve"> Высшая законодательная власть в РФ принадлежит </w:t>
      </w:r>
    </w:p>
    <w:p w:rsidR="002F5611" w:rsidRDefault="002F5611" w:rsidP="00DD083E">
      <w:pPr>
        <w:pStyle w:val="ListParagraph"/>
        <w:numPr>
          <w:ilvl w:val="0"/>
          <w:numId w:val="23"/>
        </w:num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DD083E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AE47E6">
        <w:rPr>
          <w:sz w:val="20"/>
          <w:szCs w:val="20"/>
        </w:rPr>
        <w:t>Правительству РФ</w:t>
      </w:r>
    </w:p>
    <w:p w:rsidR="002F5611" w:rsidRPr="00AE47E6" w:rsidRDefault="002F5611" w:rsidP="00DD083E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AE47E6">
        <w:rPr>
          <w:sz w:val="20"/>
          <w:szCs w:val="20"/>
        </w:rPr>
        <w:t>Администрации Президента РФ</w:t>
      </w:r>
    </w:p>
    <w:p w:rsidR="002F5611" w:rsidRPr="00AE47E6" w:rsidRDefault="002F5611" w:rsidP="00DD083E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AE47E6">
        <w:rPr>
          <w:sz w:val="20"/>
          <w:szCs w:val="20"/>
        </w:rPr>
        <w:t>Верховному Суду</w:t>
      </w:r>
    </w:p>
    <w:p w:rsidR="002F5611" w:rsidRPr="00157429" w:rsidRDefault="002F5611" w:rsidP="00DD083E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157429">
        <w:rPr>
          <w:sz w:val="20"/>
          <w:szCs w:val="20"/>
        </w:rPr>
        <w:t>Федеральному Собранию</w:t>
      </w:r>
    </w:p>
    <w:p w:rsidR="002F5611" w:rsidRDefault="002F5611" w:rsidP="00DD083E">
      <w:p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DD083E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А23.</w:t>
      </w:r>
      <w:r w:rsidRPr="00AE47E6">
        <w:rPr>
          <w:sz w:val="20"/>
          <w:szCs w:val="20"/>
        </w:rPr>
        <w:t xml:space="preserve"> Какая ситуация является примером семейных правоотношений?</w:t>
      </w:r>
    </w:p>
    <w:p w:rsidR="002F5611" w:rsidRPr="00AE47E6" w:rsidRDefault="002F5611" w:rsidP="00DD083E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AE47E6">
        <w:rPr>
          <w:sz w:val="20"/>
          <w:szCs w:val="20"/>
        </w:rPr>
        <w:t>Мать с дочерью выиграли приз в лотерее</w:t>
      </w:r>
    </w:p>
    <w:p w:rsidR="002F5611" w:rsidRPr="00AE47E6" w:rsidRDefault="002F5611" w:rsidP="00DD083E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AE47E6">
        <w:rPr>
          <w:sz w:val="20"/>
          <w:szCs w:val="20"/>
        </w:rPr>
        <w:t>Отец с сыном были оштрафованы за переход улицы в неположенном месте</w:t>
      </w:r>
    </w:p>
    <w:p w:rsidR="002F5611" w:rsidRPr="00157429" w:rsidRDefault="002F5611" w:rsidP="00DD083E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157429">
        <w:rPr>
          <w:sz w:val="20"/>
          <w:szCs w:val="20"/>
        </w:rPr>
        <w:t>Супруги оформили развод</w:t>
      </w:r>
    </w:p>
    <w:p w:rsidR="002F5611" w:rsidRPr="00AE47E6" w:rsidRDefault="002F5611" w:rsidP="00DD083E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AE47E6">
        <w:rPr>
          <w:sz w:val="20"/>
          <w:szCs w:val="20"/>
        </w:rPr>
        <w:t>Сын устроился работать в семейную фирму</w:t>
      </w:r>
    </w:p>
    <w:p w:rsidR="002F5611" w:rsidRPr="00AE47E6" w:rsidRDefault="002F5611" w:rsidP="00661933">
      <w:pPr>
        <w:pStyle w:val="ListParagraph"/>
        <w:rPr>
          <w:sz w:val="20"/>
          <w:szCs w:val="20"/>
        </w:rPr>
      </w:pPr>
    </w:p>
    <w:p w:rsidR="002F5611" w:rsidRPr="00AE47E6" w:rsidRDefault="002F5611" w:rsidP="00661933">
      <w:pPr>
        <w:rPr>
          <w:sz w:val="20"/>
          <w:szCs w:val="20"/>
        </w:rPr>
      </w:pPr>
      <w:r w:rsidRPr="00AE47E6">
        <w:rPr>
          <w:b/>
          <w:bCs/>
          <w:sz w:val="20"/>
          <w:szCs w:val="20"/>
        </w:rPr>
        <w:t>А24.</w:t>
      </w:r>
      <w:r w:rsidRPr="00AE47E6">
        <w:rPr>
          <w:sz w:val="20"/>
          <w:szCs w:val="20"/>
        </w:rPr>
        <w:t xml:space="preserve"> Верны ли следующие суждения об обязательных условиях трудового договора?</w:t>
      </w:r>
    </w:p>
    <w:p w:rsidR="002F5611" w:rsidRPr="00AE47E6" w:rsidRDefault="002F5611" w:rsidP="00661933">
      <w:pPr>
        <w:rPr>
          <w:sz w:val="20"/>
          <w:szCs w:val="20"/>
        </w:rPr>
      </w:pPr>
      <w:r w:rsidRPr="00AE47E6">
        <w:rPr>
          <w:sz w:val="20"/>
          <w:szCs w:val="20"/>
        </w:rPr>
        <w:t>А. К обязательным условиям трудового договора относится соглашение о режиме труда и отдыха работника.</w:t>
      </w:r>
    </w:p>
    <w:p w:rsidR="002F5611" w:rsidRPr="00AE47E6" w:rsidRDefault="002F5611" w:rsidP="00661933">
      <w:pPr>
        <w:rPr>
          <w:sz w:val="20"/>
          <w:szCs w:val="20"/>
        </w:rPr>
      </w:pPr>
      <w:r w:rsidRPr="00AE47E6">
        <w:rPr>
          <w:sz w:val="20"/>
          <w:szCs w:val="20"/>
        </w:rPr>
        <w:t>Б. К обязательным условиям трудового договора относится соглашение об испытательном сроке.</w:t>
      </w:r>
    </w:p>
    <w:p w:rsidR="002F5611" w:rsidRDefault="002F5611" w:rsidP="00661933">
      <w:pPr>
        <w:pStyle w:val="ListParagraph"/>
        <w:numPr>
          <w:ilvl w:val="0"/>
          <w:numId w:val="25"/>
        </w:numPr>
        <w:rPr>
          <w:b/>
          <w:bCs/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157429" w:rsidRDefault="002F5611" w:rsidP="00661933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157429">
        <w:rPr>
          <w:sz w:val="20"/>
          <w:szCs w:val="20"/>
        </w:rPr>
        <w:t>Верно только А</w:t>
      </w:r>
    </w:p>
    <w:p w:rsidR="002F5611" w:rsidRPr="00AE47E6" w:rsidRDefault="002F5611" w:rsidP="00661933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AE47E6">
        <w:rPr>
          <w:sz w:val="20"/>
          <w:szCs w:val="20"/>
        </w:rPr>
        <w:t>Верно только Б</w:t>
      </w:r>
    </w:p>
    <w:p w:rsidR="002F5611" w:rsidRPr="00AE47E6" w:rsidRDefault="002F5611" w:rsidP="00661933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AE47E6">
        <w:rPr>
          <w:sz w:val="20"/>
          <w:szCs w:val="20"/>
        </w:rPr>
        <w:t>Верны оба суждения</w:t>
      </w:r>
    </w:p>
    <w:p w:rsidR="002F5611" w:rsidRPr="00AE47E6" w:rsidRDefault="002F5611" w:rsidP="00661933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AE47E6">
        <w:rPr>
          <w:sz w:val="20"/>
          <w:szCs w:val="20"/>
        </w:rPr>
        <w:t>Оба суждения неверны</w:t>
      </w:r>
    </w:p>
    <w:p w:rsidR="002F5611" w:rsidRDefault="002F5611" w:rsidP="00DD083E">
      <w:pPr>
        <w:pStyle w:val="ListParagraph"/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DD083E">
      <w:pPr>
        <w:pStyle w:val="ListParagraph"/>
        <w:rPr>
          <w:sz w:val="20"/>
          <w:szCs w:val="20"/>
        </w:rPr>
      </w:pPr>
    </w:p>
    <w:p w:rsidR="002F5611" w:rsidRPr="00DA4AA4" w:rsidRDefault="002F5611" w:rsidP="00861E6C">
      <w:pPr>
        <w:pStyle w:val="ListParagraph"/>
        <w:jc w:val="center"/>
        <w:outlineLvl w:val="0"/>
        <w:rPr>
          <w:b/>
          <w:bCs/>
          <w:sz w:val="20"/>
          <w:szCs w:val="20"/>
        </w:rPr>
      </w:pPr>
      <w:r w:rsidRPr="00DA4AA4">
        <w:rPr>
          <w:b/>
          <w:bCs/>
          <w:sz w:val="20"/>
          <w:szCs w:val="20"/>
        </w:rPr>
        <w:t>Часть 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2F5611" w:rsidRPr="00AE47E6">
        <w:tc>
          <w:tcPr>
            <w:tcW w:w="9571" w:type="dxa"/>
          </w:tcPr>
          <w:p w:rsidR="002F5611" w:rsidRPr="00DA4AA4" w:rsidRDefault="002F5611" w:rsidP="00463D0A">
            <w:pPr>
              <w:pStyle w:val="ListParagraph"/>
              <w:spacing w:after="0" w:line="240" w:lineRule="auto"/>
              <w:ind w:left="0" w:firstLine="709"/>
              <w:rPr>
                <w:b/>
                <w:bCs/>
                <w:sz w:val="20"/>
                <w:szCs w:val="20"/>
              </w:rPr>
            </w:pPr>
            <w:r w:rsidRPr="00DA4AA4">
              <w:rPr>
                <w:b/>
                <w:bCs/>
                <w:sz w:val="20"/>
                <w:szCs w:val="20"/>
              </w:rPr>
              <w:t>При выполнении заданий этой части запишите ваш ответ в бланк ответов № 1 рядом с номером задания (В1 – В6) начиная с первой клеточки. Ответ необходимо дать в идее слова (словосочетания), последовательности букв или цифр без пробелов и знаков препинания. Каждую букву или цифру пишите в отдельной клеточке в соответствии с приведёнными образцами.</w:t>
            </w:r>
          </w:p>
        </w:tc>
      </w:tr>
    </w:tbl>
    <w:p w:rsidR="002F5611" w:rsidRPr="00AE47E6" w:rsidRDefault="002F5611" w:rsidP="00661933">
      <w:pPr>
        <w:pStyle w:val="ListParagraph"/>
        <w:jc w:val="center"/>
        <w:rPr>
          <w:sz w:val="20"/>
          <w:szCs w:val="20"/>
        </w:rPr>
      </w:pPr>
    </w:p>
    <w:p w:rsidR="002F5611" w:rsidRPr="00AE47E6" w:rsidRDefault="002F5611" w:rsidP="007F032F">
      <w:pPr>
        <w:rPr>
          <w:sz w:val="20"/>
          <w:szCs w:val="20"/>
        </w:rPr>
      </w:pPr>
      <w:r w:rsidRPr="00DA4AA4">
        <w:rPr>
          <w:b/>
          <w:bCs/>
          <w:sz w:val="20"/>
          <w:szCs w:val="20"/>
        </w:rPr>
        <w:t>В1.</w:t>
      </w:r>
      <w:r w:rsidRPr="00AE47E6">
        <w:rPr>
          <w:sz w:val="20"/>
          <w:szCs w:val="20"/>
        </w:rPr>
        <w:t xml:space="preserve"> Запишите слово, пропущенное в схеме:</w:t>
      </w:r>
    </w:p>
    <w:p w:rsidR="002F5611" w:rsidRPr="00AE47E6" w:rsidRDefault="002F5611" w:rsidP="007F032F">
      <w:pPr>
        <w:rPr>
          <w:sz w:val="20"/>
          <w:szCs w:val="20"/>
        </w:rPr>
      </w:pPr>
      <w:r w:rsidRPr="006F610A">
        <w:rPr>
          <w:noProof/>
          <w:sz w:val="20"/>
          <w:szCs w:val="20"/>
          <w:lang w:eastAsia="ru-RU"/>
        </w:rPr>
        <w:pict>
          <v:shape id="Схема 6" o:spid="_x0000_i1026" type="#_x0000_t75" style="width:434.25pt;height:193.5pt;visibility:visible">
            <v:imagedata r:id="rId7" o:title="" croptop="-802f" cropbottom="-956f"/>
            <o:lock v:ext="edit" aspectratio="f"/>
          </v:shape>
        </w:pict>
      </w:r>
    </w:p>
    <w:p w:rsidR="002F5611" w:rsidRDefault="002F5611" w:rsidP="007F032F">
      <w:pPr>
        <w:rPr>
          <w:b/>
          <w:bCs/>
          <w:i/>
          <w:iCs/>
          <w:sz w:val="20"/>
          <w:szCs w:val="20"/>
        </w:rPr>
      </w:pPr>
      <w:r w:rsidRPr="00AE47E6">
        <w:rPr>
          <w:i/>
          <w:iCs/>
          <w:sz w:val="20"/>
          <w:szCs w:val="20"/>
        </w:rPr>
        <w:t>Ответ:__________________________________________________</w:t>
      </w:r>
    </w:p>
    <w:p w:rsidR="002F5611" w:rsidRPr="00AE47E6" w:rsidRDefault="002F5611" w:rsidP="007F032F">
      <w:pPr>
        <w:rPr>
          <w:sz w:val="20"/>
          <w:szCs w:val="20"/>
        </w:rPr>
      </w:pPr>
      <w:r w:rsidRPr="00DA4AA4">
        <w:rPr>
          <w:b/>
          <w:bCs/>
          <w:sz w:val="20"/>
          <w:szCs w:val="20"/>
        </w:rPr>
        <w:t xml:space="preserve"> В 2.</w:t>
      </w:r>
      <w:r w:rsidRPr="00AE47E6">
        <w:rPr>
          <w:sz w:val="20"/>
          <w:szCs w:val="20"/>
        </w:rPr>
        <w:t xml:space="preserve"> Ниже приведены качества, присущие человеку. Все они, за исключением одного, имеют социальную природу.</w:t>
      </w:r>
    </w:p>
    <w:p w:rsidR="002F5611" w:rsidRPr="00AE47E6" w:rsidRDefault="002F5611" w:rsidP="007F032F">
      <w:pPr>
        <w:rPr>
          <w:i/>
          <w:iCs/>
          <w:sz w:val="20"/>
          <w:szCs w:val="20"/>
        </w:rPr>
      </w:pPr>
      <w:r w:rsidRPr="00AE47E6">
        <w:rPr>
          <w:i/>
          <w:iCs/>
          <w:sz w:val="20"/>
          <w:szCs w:val="20"/>
        </w:rPr>
        <w:t>Свобода, наследственность, интересы, убеждения, сознание, ответственность.</w:t>
      </w:r>
    </w:p>
    <w:p w:rsidR="002F5611" w:rsidRPr="00AE47E6" w:rsidRDefault="002F5611" w:rsidP="007F032F">
      <w:pPr>
        <w:rPr>
          <w:sz w:val="20"/>
          <w:szCs w:val="20"/>
        </w:rPr>
      </w:pPr>
      <w:r w:rsidRPr="00AE47E6">
        <w:rPr>
          <w:sz w:val="20"/>
          <w:szCs w:val="20"/>
        </w:rPr>
        <w:t xml:space="preserve">Найдите и укажите качество, выпадающее из общего списка. </w:t>
      </w:r>
    </w:p>
    <w:p w:rsidR="002F5611" w:rsidRPr="00AE47E6" w:rsidRDefault="002F5611" w:rsidP="007F032F">
      <w:pPr>
        <w:rPr>
          <w:b/>
          <w:bCs/>
          <w:i/>
          <w:iCs/>
          <w:sz w:val="20"/>
          <w:szCs w:val="20"/>
        </w:rPr>
      </w:pPr>
      <w:r w:rsidRPr="00AE47E6">
        <w:rPr>
          <w:i/>
          <w:iCs/>
          <w:sz w:val="20"/>
          <w:szCs w:val="20"/>
        </w:rPr>
        <w:t>Ответ:_________________________________________________</w:t>
      </w:r>
    </w:p>
    <w:p w:rsidR="002F5611" w:rsidRPr="00AE47E6" w:rsidRDefault="002F5611" w:rsidP="007F032F">
      <w:pPr>
        <w:rPr>
          <w:sz w:val="20"/>
          <w:szCs w:val="20"/>
        </w:rPr>
      </w:pPr>
      <w:r w:rsidRPr="00DA4AA4">
        <w:rPr>
          <w:b/>
          <w:bCs/>
          <w:sz w:val="20"/>
          <w:szCs w:val="20"/>
        </w:rPr>
        <w:t>В 3.</w:t>
      </w:r>
      <w:r w:rsidRPr="00AE47E6">
        <w:rPr>
          <w:sz w:val="20"/>
          <w:szCs w:val="20"/>
        </w:rPr>
        <w:t xml:space="preserve"> Установите соответствие между правоотношением и соответствующей ему отраслью права: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2F5611" w:rsidRPr="00AE47E6">
        <w:tc>
          <w:tcPr>
            <w:tcW w:w="478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ПРАВООТНОШЕНИЕ</w:t>
            </w:r>
          </w:p>
        </w:tc>
        <w:tc>
          <w:tcPr>
            <w:tcW w:w="4786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ОТРАСЛЬ ПРАВА</w:t>
            </w:r>
          </w:p>
        </w:tc>
      </w:tr>
      <w:tr w:rsidR="002F5611" w:rsidRPr="00AE47E6">
        <w:tc>
          <w:tcPr>
            <w:tcW w:w="4785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А) установление денежной единицы РФ</w:t>
            </w:r>
          </w:p>
        </w:tc>
        <w:tc>
          <w:tcPr>
            <w:tcW w:w="4786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1) конституционное</w:t>
            </w:r>
          </w:p>
        </w:tc>
      </w:tr>
      <w:tr w:rsidR="002F5611" w:rsidRPr="00AE47E6">
        <w:tc>
          <w:tcPr>
            <w:tcW w:w="4785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Б) определение полномочий Председателя Правительства РФ</w:t>
            </w:r>
          </w:p>
        </w:tc>
        <w:tc>
          <w:tcPr>
            <w:tcW w:w="4786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2) административное</w:t>
            </w:r>
          </w:p>
        </w:tc>
      </w:tr>
      <w:tr w:rsidR="002F5611" w:rsidRPr="00AE47E6">
        <w:tc>
          <w:tcPr>
            <w:tcW w:w="4785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В) нарушение требований промышленной безопасности</w:t>
            </w:r>
          </w:p>
        </w:tc>
        <w:tc>
          <w:tcPr>
            <w:tcW w:w="4786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F5611" w:rsidRPr="00AE47E6">
        <w:tc>
          <w:tcPr>
            <w:tcW w:w="4785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Г) нарушение правил рыбной ловли</w:t>
            </w:r>
          </w:p>
        </w:tc>
        <w:tc>
          <w:tcPr>
            <w:tcW w:w="4786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F5611" w:rsidRPr="00AE47E6">
        <w:tc>
          <w:tcPr>
            <w:tcW w:w="4785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Д) установление политического режима</w:t>
            </w:r>
          </w:p>
        </w:tc>
        <w:tc>
          <w:tcPr>
            <w:tcW w:w="4786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2F5611" w:rsidRPr="00AE47E6" w:rsidRDefault="002F5611" w:rsidP="007F032F">
      <w:pPr>
        <w:rPr>
          <w:sz w:val="20"/>
          <w:szCs w:val="20"/>
        </w:rPr>
      </w:pPr>
      <w:r w:rsidRPr="00AE47E6">
        <w:rPr>
          <w:sz w:val="20"/>
          <w:szCs w:val="20"/>
        </w:rPr>
        <w:t xml:space="preserve"> Запишите в таблицу выбранные цифры, а затем получившуюся последовательность цифр перенесите в бланк ответов (без пробелов и других символов)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2F5611" w:rsidRPr="00AE47E6">
        <w:tc>
          <w:tcPr>
            <w:tcW w:w="1914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 xml:space="preserve">А </w:t>
            </w:r>
          </w:p>
        </w:tc>
        <w:tc>
          <w:tcPr>
            <w:tcW w:w="1914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 xml:space="preserve">Б </w:t>
            </w:r>
          </w:p>
        </w:tc>
        <w:tc>
          <w:tcPr>
            <w:tcW w:w="1914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 xml:space="preserve">В </w:t>
            </w:r>
          </w:p>
        </w:tc>
        <w:tc>
          <w:tcPr>
            <w:tcW w:w="1914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191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 xml:space="preserve">Д </w:t>
            </w:r>
          </w:p>
        </w:tc>
      </w:tr>
      <w:tr w:rsidR="002F5611" w:rsidRPr="00AE47E6">
        <w:tc>
          <w:tcPr>
            <w:tcW w:w="1914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F5611" w:rsidRPr="00AE47E6" w:rsidRDefault="002F5611" w:rsidP="005E4F0E">
      <w:pPr>
        <w:rPr>
          <w:sz w:val="20"/>
          <w:szCs w:val="20"/>
        </w:rPr>
      </w:pPr>
    </w:p>
    <w:p w:rsidR="002F5611" w:rsidRPr="00AE47E6" w:rsidRDefault="002F5611" w:rsidP="005E4F0E">
      <w:pPr>
        <w:rPr>
          <w:sz w:val="20"/>
          <w:szCs w:val="20"/>
        </w:rPr>
      </w:pPr>
      <w:r w:rsidRPr="00DA4AA4">
        <w:rPr>
          <w:b/>
          <w:bCs/>
          <w:sz w:val="20"/>
          <w:szCs w:val="20"/>
        </w:rPr>
        <w:t>В4.</w:t>
      </w:r>
      <w:r w:rsidRPr="00AE47E6">
        <w:rPr>
          <w:sz w:val="20"/>
          <w:szCs w:val="20"/>
        </w:rPr>
        <w:t xml:space="preserve"> Найдите в приведённом ниже списке характерные признаки правонарушений и обведите цифры, под которыми они указаны.</w:t>
      </w:r>
    </w:p>
    <w:p w:rsidR="002F5611" w:rsidRDefault="002F5611" w:rsidP="005E4F0E">
      <w:pPr>
        <w:pStyle w:val="ListParagraph"/>
        <w:numPr>
          <w:ilvl w:val="0"/>
          <w:numId w:val="26"/>
        </w:numPr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5E4F0E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AE47E6">
        <w:rPr>
          <w:sz w:val="20"/>
          <w:szCs w:val="20"/>
        </w:rPr>
        <w:t>Общественно опасное деяние</w:t>
      </w:r>
    </w:p>
    <w:p w:rsidR="002F5611" w:rsidRPr="00AE47E6" w:rsidRDefault="002F5611" w:rsidP="005E4F0E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AE47E6">
        <w:rPr>
          <w:sz w:val="20"/>
          <w:szCs w:val="20"/>
        </w:rPr>
        <w:t>Неэтичное деяние</w:t>
      </w:r>
    </w:p>
    <w:p w:rsidR="002F5611" w:rsidRPr="00AE47E6" w:rsidRDefault="002F5611" w:rsidP="005E4F0E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AE47E6">
        <w:rPr>
          <w:sz w:val="20"/>
          <w:szCs w:val="20"/>
        </w:rPr>
        <w:t>Виновное деяние</w:t>
      </w:r>
    </w:p>
    <w:p w:rsidR="002F5611" w:rsidRPr="00AE47E6" w:rsidRDefault="002F5611" w:rsidP="005E4F0E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AE47E6">
        <w:rPr>
          <w:sz w:val="20"/>
          <w:szCs w:val="20"/>
        </w:rPr>
        <w:t>Безнравственное деяние</w:t>
      </w:r>
    </w:p>
    <w:p w:rsidR="002F5611" w:rsidRPr="00AE47E6" w:rsidRDefault="002F5611" w:rsidP="005E4F0E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AE47E6">
        <w:rPr>
          <w:sz w:val="20"/>
          <w:szCs w:val="20"/>
        </w:rPr>
        <w:t>Безрассудное деяние</w:t>
      </w:r>
    </w:p>
    <w:p w:rsidR="002F5611" w:rsidRPr="00AE47E6" w:rsidRDefault="002F5611" w:rsidP="005E4F0E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AE47E6">
        <w:rPr>
          <w:sz w:val="20"/>
          <w:szCs w:val="20"/>
        </w:rPr>
        <w:t>Противоправное деяние</w:t>
      </w:r>
    </w:p>
    <w:p w:rsidR="002F5611" w:rsidRDefault="002F5611" w:rsidP="005E4F0E">
      <w:pPr>
        <w:ind w:left="360"/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5E4F0E">
      <w:pPr>
        <w:ind w:left="360"/>
        <w:rPr>
          <w:sz w:val="20"/>
          <w:szCs w:val="20"/>
        </w:rPr>
      </w:pPr>
      <w:r w:rsidRPr="00AE47E6">
        <w:rPr>
          <w:sz w:val="20"/>
          <w:szCs w:val="20"/>
        </w:rPr>
        <w:t>Обведённые цифры запишите в порядке возрастания.</w:t>
      </w:r>
    </w:p>
    <w:p w:rsidR="002F5611" w:rsidRPr="00AE47E6" w:rsidRDefault="002F5611" w:rsidP="005E4F0E">
      <w:pPr>
        <w:ind w:left="360"/>
        <w:rPr>
          <w:b/>
          <w:bCs/>
          <w:i/>
          <w:iCs/>
          <w:sz w:val="20"/>
          <w:szCs w:val="20"/>
        </w:rPr>
      </w:pPr>
      <w:r w:rsidRPr="00AE47E6">
        <w:rPr>
          <w:i/>
          <w:iCs/>
          <w:sz w:val="20"/>
          <w:szCs w:val="20"/>
        </w:rPr>
        <w:t>Ответ:_____________________________________</w:t>
      </w:r>
    </w:p>
    <w:p w:rsidR="002F5611" w:rsidRPr="00AE47E6" w:rsidRDefault="002F5611" w:rsidP="005E4F0E">
      <w:pPr>
        <w:rPr>
          <w:sz w:val="20"/>
          <w:szCs w:val="20"/>
        </w:rPr>
      </w:pPr>
      <w:r w:rsidRPr="00DA4AA4">
        <w:rPr>
          <w:b/>
          <w:bCs/>
          <w:sz w:val="20"/>
          <w:szCs w:val="20"/>
        </w:rPr>
        <w:t>В5.</w:t>
      </w:r>
      <w:r w:rsidRPr="00AE47E6">
        <w:rPr>
          <w:sz w:val="20"/>
          <w:szCs w:val="20"/>
        </w:rPr>
        <w:t xml:space="preserve"> Прочитайте приведённый ниже текст, каждое положение которого пронумеровано.</w:t>
      </w:r>
    </w:p>
    <w:p w:rsidR="002F5611" w:rsidRPr="00AE47E6" w:rsidRDefault="002F5611" w:rsidP="00202DD4">
      <w:pPr>
        <w:pStyle w:val="ListParagraph"/>
        <w:numPr>
          <w:ilvl w:val="0"/>
          <w:numId w:val="27"/>
        </w:numPr>
        <w:rPr>
          <w:b/>
          <w:bCs/>
          <w:sz w:val="20"/>
          <w:szCs w:val="20"/>
        </w:rPr>
      </w:pPr>
      <w:r w:rsidRPr="00AE47E6">
        <w:rPr>
          <w:sz w:val="20"/>
          <w:szCs w:val="20"/>
        </w:rPr>
        <w:t>Социологи определяют социальную роль как поведение субъекта, обеспечивающее выполнение статусных прав и обязанностей. (2) Принято считать, что социальная роль – это нормативно одобряемый, социально устойчивый образец поведения. (3) Социальную роль человек реализует в рамках того или иного статуса. (4) По вашему мнению, именно благодаря социальной роли  интеграция в социальную среду происходит легко и безболезненно.</w:t>
      </w:r>
    </w:p>
    <w:p w:rsidR="002F5611" w:rsidRPr="00AE47E6" w:rsidRDefault="002F5611" w:rsidP="00202DD4">
      <w:pPr>
        <w:ind w:left="360"/>
        <w:rPr>
          <w:sz w:val="20"/>
          <w:szCs w:val="20"/>
        </w:rPr>
      </w:pPr>
      <w:r w:rsidRPr="00AE47E6">
        <w:rPr>
          <w:sz w:val="20"/>
          <w:szCs w:val="20"/>
        </w:rPr>
        <w:t>Определите, какие положения текста носят</w:t>
      </w:r>
    </w:p>
    <w:p w:rsidR="002F5611" w:rsidRDefault="002F5611" w:rsidP="00202DD4">
      <w:pPr>
        <w:ind w:left="360"/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AE47E6" w:rsidRDefault="002F5611" w:rsidP="00202DD4">
      <w:pPr>
        <w:ind w:left="360"/>
        <w:rPr>
          <w:sz w:val="20"/>
          <w:szCs w:val="20"/>
        </w:rPr>
      </w:pPr>
      <w:r w:rsidRPr="00AE47E6">
        <w:rPr>
          <w:sz w:val="20"/>
          <w:szCs w:val="20"/>
        </w:rPr>
        <w:t>А) фактический характер</w:t>
      </w:r>
    </w:p>
    <w:p w:rsidR="002F5611" w:rsidRPr="00AE47E6" w:rsidRDefault="002F5611" w:rsidP="00202DD4">
      <w:pPr>
        <w:ind w:left="360"/>
        <w:rPr>
          <w:sz w:val="20"/>
          <w:szCs w:val="20"/>
        </w:rPr>
      </w:pPr>
      <w:r w:rsidRPr="00AE47E6">
        <w:rPr>
          <w:sz w:val="20"/>
          <w:szCs w:val="20"/>
        </w:rPr>
        <w:t>Б) характер оценочных суждений</w:t>
      </w:r>
    </w:p>
    <w:p w:rsidR="002F5611" w:rsidRDefault="002F5611" w:rsidP="00202DD4">
      <w:pPr>
        <w:ind w:left="360"/>
        <w:rPr>
          <w:sz w:val="20"/>
          <w:szCs w:val="20"/>
        </w:rPr>
        <w:sectPr w:rsidR="002F5611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AE47E6" w:rsidRDefault="002F5611" w:rsidP="00202DD4">
      <w:pPr>
        <w:ind w:left="360"/>
        <w:rPr>
          <w:sz w:val="20"/>
          <w:szCs w:val="20"/>
        </w:rPr>
      </w:pPr>
      <w:r w:rsidRPr="00AE47E6">
        <w:rPr>
          <w:sz w:val="20"/>
          <w:szCs w:val="20"/>
        </w:rPr>
        <w:t>Запишите под номером положения букву, обозначающую его характер. Получившуюся последовательность букв перенесите в бланк ответов.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2F5611" w:rsidRPr="00AE47E6">
        <w:tc>
          <w:tcPr>
            <w:tcW w:w="2392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1</w:t>
            </w:r>
          </w:p>
        </w:tc>
        <w:tc>
          <w:tcPr>
            <w:tcW w:w="2393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2</w:t>
            </w:r>
          </w:p>
        </w:tc>
        <w:tc>
          <w:tcPr>
            <w:tcW w:w="2393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3</w:t>
            </w:r>
          </w:p>
        </w:tc>
        <w:tc>
          <w:tcPr>
            <w:tcW w:w="2393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4</w:t>
            </w:r>
          </w:p>
        </w:tc>
      </w:tr>
      <w:tr w:rsidR="002F5611" w:rsidRPr="00AE47E6">
        <w:tc>
          <w:tcPr>
            <w:tcW w:w="2392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F5611" w:rsidRPr="00AE47E6" w:rsidRDefault="002F5611" w:rsidP="00202DD4">
      <w:pPr>
        <w:ind w:left="360"/>
        <w:rPr>
          <w:sz w:val="20"/>
          <w:szCs w:val="20"/>
        </w:rPr>
      </w:pPr>
    </w:p>
    <w:p w:rsidR="002F5611" w:rsidRPr="00AE47E6" w:rsidRDefault="002F5611" w:rsidP="00AE47E6">
      <w:pPr>
        <w:rPr>
          <w:sz w:val="20"/>
          <w:szCs w:val="20"/>
        </w:rPr>
      </w:pPr>
      <w:r w:rsidRPr="00DA4AA4">
        <w:rPr>
          <w:b/>
          <w:bCs/>
          <w:sz w:val="20"/>
          <w:szCs w:val="20"/>
        </w:rPr>
        <w:t>В6.</w:t>
      </w:r>
      <w:r w:rsidRPr="00AE47E6">
        <w:rPr>
          <w:sz w:val="20"/>
          <w:szCs w:val="20"/>
        </w:rPr>
        <w:t xml:space="preserve"> Прочитайте приведённый ниже текст, в котором пропущен ряд слов.</w:t>
      </w:r>
    </w:p>
    <w:p w:rsidR="002F5611" w:rsidRPr="00AE47E6" w:rsidRDefault="002F5611" w:rsidP="000814E1">
      <w:pPr>
        <w:ind w:left="357" w:firstLine="709"/>
        <w:rPr>
          <w:sz w:val="20"/>
          <w:szCs w:val="20"/>
        </w:rPr>
      </w:pPr>
      <w:r w:rsidRPr="00AE47E6">
        <w:rPr>
          <w:sz w:val="20"/>
          <w:szCs w:val="20"/>
        </w:rPr>
        <w:t>Характеристика общества как _____________(1) предусматривает изучение его внутренней структуры. Её основными элементами являются_____________(2) общественной жизни и социальные институты. Выделяют экономическую, социальную, политическую и духовные сферы. Все они находятся в тесной взаимосвязи, так как поддерживают необходимую_____________(3) общества, ________________(4) в каждой из сфер решают важные социальные задачи. Они  обеспечивают производство и распределение различных видов_________________(5), а также управление совместной _______________(6) людей.</w:t>
      </w:r>
    </w:p>
    <w:p w:rsidR="002F5611" w:rsidRPr="00AE47E6" w:rsidRDefault="002F5611" w:rsidP="000814E1">
      <w:pPr>
        <w:ind w:left="357" w:firstLine="709"/>
        <w:rPr>
          <w:sz w:val="20"/>
          <w:szCs w:val="20"/>
        </w:rPr>
      </w:pPr>
      <w:r w:rsidRPr="00AE47E6">
        <w:rPr>
          <w:sz w:val="20"/>
          <w:szCs w:val="20"/>
        </w:rPr>
        <w:t xml:space="preserve">Слова в списке даны в именительном падеже, единственном числе. Каждое слово (словосочетание) может быть использовано только </w:t>
      </w:r>
      <w:r w:rsidRPr="00AE47E6">
        <w:rPr>
          <w:b/>
          <w:bCs/>
          <w:sz w:val="20"/>
          <w:szCs w:val="20"/>
        </w:rPr>
        <w:t xml:space="preserve">один </w:t>
      </w:r>
      <w:r w:rsidRPr="00AE47E6">
        <w:rPr>
          <w:sz w:val="20"/>
          <w:szCs w:val="20"/>
        </w:rPr>
        <w:t>раз. Выбирайте последовательно одно слово за другим, мысленно заполняя каждый пропуск. Обратите внимание на то, что в списке больше слов, чем вам потребуется для заполнения пропусков.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2F5611" w:rsidRPr="00AE47E6">
        <w:tc>
          <w:tcPr>
            <w:tcW w:w="4785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А) целостность</w:t>
            </w:r>
          </w:p>
        </w:tc>
        <w:tc>
          <w:tcPr>
            <w:tcW w:w="4786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Д) сфера</w:t>
            </w:r>
          </w:p>
        </w:tc>
      </w:tr>
      <w:tr w:rsidR="002F5611" w:rsidRPr="00AE47E6">
        <w:tc>
          <w:tcPr>
            <w:tcW w:w="4785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Б)система</w:t>
            </w:r>
          </w:p>
        </w:tc>
        <w:tc>
          <w:tcPr>
            <w:tcW w:w="4786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Е) производство</w:t>
            </w:r>
          </w:p>
        </w:tc>
      </w:tr>
      <w:tr w:rsidR="002F5611" w:rsidRPr="00AE47E6">
        <w:tc>
          <w:tcPr>
            <w:tcW w:w="4785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В) общество</w:t>
            </w:r>
          </w:p>
        </w:tc>
        <w:tc>
          <w:tcPr>
            <w:tcW w:w="4786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Ж) культура</w:t>
            </w:r>
          </w:p>
        </w:tc>
      </w:tr>
      <w:tr w:rsidR="002F5611" w:rsidRPr="00AE47E6">
        <w:tc>
          <w:tcPr>
            <w:tcW w:w="4785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Г) социальное благо</w:t>
            </w:r>
          </w:p>
        </w:tc>
        <w:tc>
          <w:tcPr>
            <w:tcW w:w="4786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З) социальный институт</w:t>
            </w:r>
          </w:p>
        </w:tc>
      </w:tr>
      <w:tr w:rsidR="002F5611" w:rsidRPr="00AE47E6">
        <w:tc>
          <w:tcPr>
            <w:tcW w:w="4785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2F5611" w:rsidRPr="00AE47E6" w:rsidRDefault="002F5611" w:rsidP="00463D0A">
            <w:pPr>
              <w:spacing w:after="0" w:line="240" w:lineRule="auto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И) деятельность</w:t>
            </w:r>
          </w:p>
        </w:tc>
      </w:tr>
    </w:tbl>
    <w:p w:rsidR="002F5611" w:rsidRPr="00AE47E6" w:rsidRDefault="002F5611" w:rsidP="000814E1">
      <w:pPr>
        <w:ind w:left="357" w:firstLine="709"/>
        <w:rPr>
          <w:sz w:val="20"/>
          <w:szCs w:val="20"/>
        </w:rPr>
      </w:pPr>
      <w:r w:rsidRPr="00AE47E6">
        <w:rPr>
          <w:sz w:val="20"/>
          <w:szCs w:val="20"/>
        </w:rPr>
        <w:t>В данной ниже таблице указаны номера пропусков. Запишите под каждым номером букву, соответствующую выбранному вами слову. Получившуюся последовательность букв перенесите в бланк ответов.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5"/>
        <w:gridCol w:w="1595"/>
        <w:gridCol w:w="1595"/>
        <w:gridCol w:w="1595"/>
        <w:gridCol w:w="1595"/>
        <w:gridCol w:w="1596"/>
      </w:tblGrid>
      <w:tr w:rsidR="002F5611" w:rsidRPr="00AE47E6">
        <w:tc>
          <w:tcPr>
            <w:tcW w:w="159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4</w:t>
            </w:r>
          </w:p>
        </w:tc>
        <w:tc>
          <w:tcPr>
            <w:tcW w:w="159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E47E6">
              <w:rPr>
                <w:sz w:val="20"/>
                <w:szCs w:val="20"/>
              </w:rPr>
              <w:t>6</w:t>
            </w:r>
          </w:p>
        </w:tc>
      </w:tr>
      <w:tr w:rsidR="002F5611" w:rsidRPr="00AE47E6">
        <w:tc>
          <w:tcPr>
            <w:tcW w:w="159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6" w:type="dxa"/>
          </w:tcPr>
          <w:p w:rsidR="002F5611" w:rsidRPr="00AE47E6" w:rsidRDefault="002F5611" w:rsidP="00463D0A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F5611" w:rsidRPr="00AE47E6" w:rsidRDefault="002F5611" w:rsidP="000814E1">
      <w:pPr>
        <w:ind w:left="357" w:firstLine="709"/>
        <w:rPr>
          <w:sz w:val="20"/>
          <w:szCs w:val="20"/>
        </w:rPr>
      </w:pPr>
    </w:p>
    <w:p w:rsidR="002F5611" w:rsidRDefault="002F5611" w:rsidP="00202DD4">
      <w:pPr>
        <w:ind w:left="360"/>
        <w:rPr>
          <w:sz w:val="20"/>
          <w:szCs w:val="20"/>
        </w:rPr>
      </w:pPr>
    </w:p>
    <w:p w:rsidR="002F5611" w:rsidRDefault="002F5611" w:rsidP="00202DD4">
      <w:pPr>
        <w:ind w:left="360"/>
        <w:rPr>
          <w:sz w:val="20"/>
          <w:szCs w:val="20"/>
        </w:rPr>
      </w:pPr>
    </w:p>
    <w:p w:rsidR="002F5611" w:rsidRDefault="002F5611" w:rsidP="00202DD4">
      <w:pPr>
        <w:ind w:left="360"/>
        <w:rPr>
          <w:sz w:val="20"/>
          <w:szCs w:val="20"/>
        </w:rPr>
      </w:pPr>
    </w:p>
    <w:p w:rsidR="002F5611" w:rsidRDefault="002F5611" w:rsidP="00DA4AA4">
      <w:pPr>
        <w:ind w:left="360"/>
        <w:jc w:val="center"/>
        <w:rPr>
          <w:b/>
          <w:bCs/>
          <w:sz w:val="24"/>
          <w:szCs w:val="24"/>
        </w:rPr>
      </w:pPr>
      <w:r w:rsidRPr="00DA4AA4">
        <w:rPr>
          <w:b/>
          <w:bCs/>
          <w:sz w:val="24"/>
          <w:szCs w:val="24"/>
        </w:rPr>
        <w:t>Ключ ответов</w:t>
      </w:r>
    </w:p>
    <w:p w:rsidR="002F5611" w:rsidRDefault="002F5611" w:rsidP="00DA4AA4">
      <w:pPr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Часть А (каждое выполненное задание оценивается в 1 балл)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48"/>
        <w:gridCol w:w="1736"/>
        <w:gridCol w:w="1709"/>
        <w:gridCol w:w="1709"/>
        <w:gridCol w:w="1710"/>
        <w:gridCol w:w="1710"/>
      </w:tblGrid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 xml:space="preserve">Ответ 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 xml:space="preserve">Ответ 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 xml:space="preserve">Ответ 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9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17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10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18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3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11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19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4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12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20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5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13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21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6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14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22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7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15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23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8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16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24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1</w:t>
            </w:r>
          </w:p>
        </w:tc>
      </w:tr>
    </w:tbl>
    <w:p w:rsidR="002F5611" w:rsidRDefault="002F5611" w:rsidP="00DA4AA4">
      <w:pPr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Часть В ( В1, В2 – 1 балл, В3 – В6 – 2 балла (2 балла – нет ошибок; 1 балл – допущена одна ошибка, или в верной комбинации ответа отсутствует один символ; 0 баллов – допущены две и более ошибок)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1"/>
        <w:gridCol w:w="5341"/>
      </w:tblGrid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 xml:space="preserve">№ задания 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 xml:space="preserve">Ответ 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1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федеративной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2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наследственность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3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11221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4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136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5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АААБ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6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БДАЗГИ</w:t>
            </w:r>
          </w:p>
        </w:tc>
      </w:tr>
    </w:tbl>
    <w:p w:rsidR="002F5611" w:rsidRDefault="002F5611" w:rsidP="00DA4AA4">
      <w:pPr>
        <w:ind w:left="360"/>
        <w:jc w:val="center"/>
        <w:rPr>
          <w:b/>
          <w:bCs/>
          <w:sz w:val="24"/>
          <w:szCs w:val="24"/>
          <w:lang w:val="en-US"/>
        </w:rPr>
      </w:pPr>
    </w:p>
    <w:p w:rsidR="002F5611" w:rsidRDefault="002F5611" w:rsidP="00873FBE">
      <w:pPr>
        <w:jc w:val="center"/>
        <w:outlineLvl w:val="0"/>
        <w:rPr>
          <w:b/>
          <w:bCs/>
          <w:sz w:val="20"/>
          <w:szCs w:val="20"/>
          <w:lang w:val="en-US"/>
        </w:rPr>
      </w:pPr>
    </w:p>
    <w:p w:rsidR="002F5611" w:rsidRDefault="002F5611" w:rsidP="00873FBE">
      <w:pPr>
        <w:jc w:val="center"/>
        <w:outlineLvl w:val="0"/>
        <w:rPr>
          <w:b/>
          <w:bCs/>
          <w:sz w:val="20"/>
          <w:szCs w:val="20"/>
          <w:lang w:val="en-US"/>
        </w:rPr>
      </w:pPr>
    </w:p>
    <w:p w:rsidR="002F5611" w:rsidRDefault="002F5611" w:rsidP="00873FBE">
      <w:pPr>
        <w:jc w:val="center"/>
        <w:outlineLvl w:val="0"/>
        <w:rPr>
          <w:b/>
          <w:bCs/>
          <w:sz w:val="20"/>
          <w:szCs w:val="20"/>
          <w:lang w:val="en-US"/>
        </w:rPr>
      </w:pPr>
    </w:p>
    <w:p w:rsidR="002F5611" w:rsidRDefault="002F5611" w:rsidP="00873FBE">
      <w:pPr>
        <w:jc w:val="center"/>
        <w:outlineLvl w:val="0"/>
        <w:rPr>
          <w:b/>
          <w:bCs/>
          <w:sz w:val="20"/>
          <w:szCs w:val="20"/>
          <w:lang w:val="en-US"/>
        </w:rPr>
      </w:pPr>
    </w:p>
    <w:p w:rsidR="002F5611" w:rsidRDefault="002F5611" w:rsidP="00873FBE">
      <w:pPr>
        <w:jc w:val="center"/>
        <w:outlineLvl w:val="0"/>
        <w:rPr>
          <w:b/>
          <w:bCs/>
          <w:sz w:val="20"/>
          <w:szCs w:val="20"/>
          <w:lang w:val="en-US"/>
        </w:rPr>
      </w:pPr>
    </w:p>
    <w:p w:rsidR="002F5611" w:rsidRDefault="002F5611" w:rsidP="00873FBE">
      <w:pPr>
        <w:jc w:val="center"/>
        <w:outlineLvl w:val="0"/>
        <w:rPr>
          <w:b/>
          <w:bCs/>
          <w:sz w:val="20"/>
          <w:szCs w:val="20"/>
          <w:lang w:val="en-US"/>
        </w:rPr>
      </w:pPr>
    </w:p>
    <w:p w:rsidR="002F5611" w:rsidRDefault="002F5611" w:rsidP="00873FBE">
      <w:pPr>
        <w:jc w:val="center"/>
        <w:outlineLvl w:val="0"/>
        <w:rPr>
          <w:b/>
          <w:bCs/>
          <w:sz w:val="20"/>
          <w:szCs w:val="20"/>
          <w:lang w:val="en-US"/>
        </w:rPr>
      </w:pPr>
    </w:p>
    <w:p w:rsidR="002F5611" w:rsidRDefault="002F5611" w:rsidP="00873FBE">
      <w:pPr>
        <w:jc w:val="center"/>
        <w:outlineLvl w:val="0"/>
        <w:rPr>
          <w:b/>
          <w:bCs/>
          <w:sz w:val="20"/>
          <w:szCs w:val="20"/>
          <w:lang w:val="en-US"/>
        </w:rPr>
      </w:pPr>
    </w:p>
    <w:p w:rsidR="002F5611" w:rsidRPr="00B22D5F" w:rsidRDefault="002F5611" w:rsidP="00873FBE">
      <w:pPr>
        <w:jc w:val="center"/>
        <w:outlineLvl w:val="0"/>
        <w:rPr>
          <w:b/>
          <w:bCs/>
          <w:sz w:val="20"/>
          <w:szCs w:val="20"/>
        </w:rPr>
      </w:pPr>
      <w:r w:rsidRPr="00B22D5F">
        <w:rPr>
          <w:b/>
          <w:bCs/>
          <w:sz w:val="20"/>
          <w:szCs w:val="20"/>
        </w:rPr>
        <w:t>Контрольное итоговое тестирование по курсу «Обществознание – 10»</w:t>
      </w:r>
    </w:p>
    <w:p w:rsidR="002F5611" w:rsidRPr="00B22D5F" w:rsidRDefault="002F5611" w:rsidP="00873FBE">
      <w:pPr>
        <w:jc w:val="center"/>
        <w:rPr>
          <w:b/>
          <w:bCs/>
          <w:sz w:val="20"/>
          <w:szCs w:val="20"/>
        </w:rPr>
      </w:pPr>
      <w:r w:rsidRPr="00B22D5F">
        <w:rPr>
          <w:b/>
          <w:bCs/>
          <w:sz w:val="20"/>
          <w:szCs w:val="20"/>
        </w:rPr>
        <w:t xml:space="preserve">Вариант </w:t>
      </w:r>
      <w:r w:rsidRPr="00B22D5F">
        <w:rPr>
          <w:b/>
          <w:bCs/>
          <w:sz w:val="20"/>
          <w:szCs w:val="20"/>
          <w:lang w:val="en-US"/>
        </w:rPr>
        <w:t>2</w:t>
      </w:r>
      <w:r w:rsidRPr="00B22D5F">
        <w:rPr>
          <w:b/>
          <w:bCs/>
          <w:sz w:val="20"/>
          <w:szCs w:val="20"/>
        </w:rPr>
        <w:t>.</w:t>
      </w:r>
    </w:p>
    <w:p w:rsidR="002F5611" w:rsidRPr="00B22D5F" w:rsidRDefault="002F5611" w:rsidP="00873FBE">
      <w:pPr>
        <w:jc w:val="center"/>
        <w:rPr>
          <w:b/>
          <w:bCs/>
          <w:sz w:val="20"/>
          <w:szCs w:val="20"/>
        </w:rPr>
      </w:pPr>
      <w:r w:rsidRPr="00B22D5F">
        <w:rPr>
          <w:b/>
          <w:bCs/>
          <w:sz w:val="20"/>
          <w:szCs w:val="20"/>
        </w:rPr>
        <w:t>Часть А.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2F5611" w:rsidRPr="00B22D5F">
        <w:tc>
          <w:tcPr>
            <w:tcW w:w="9571" w:type="dxa"/>
          </w:tcPr>
          <w:p w:rsidR="002F5611" w:rsidRPr="00B22D5F" w:rsidRDefault="002F5611" w:rsidP="007E495C">
            <w:pPr>
              <w:spacing w:after="0" w:line="240" w:lineRule="auto"/>
              <w:ind w:firstLine="709"/>
              <w:rPr>
                <w:b/>
                <w:bCs/>
                <w:sz w:val="20"/>
                <w:szCs w:val="20"/>
              </w:rPr>
            </w:pPr>
            <w:r w:rsidRPr="00B22D5F">
              <w:rPr>
                <w:b/>
                <w:bCs/>
                <w:sz w:val="20"/>
                <w:szCs w:val="20"/>
              </w:rPr>
              <w:t>При выполнении заданий этой части в бланке ответов № 1 под номером выполняемого задания (А 1 – А24) поставьте знак «×» в клеточку, номер которой соответствует номеру выбранного  вами ответа.</w:t>
            </w:r>
          </w:p>
        </w:tc>
      </w:tr>
    </w:tbl>
    <w:p w:rsidR="002F5611" w:rsidRPr="00B22D5F" w:rsidRDefault="002F5611" w:rsidP="00873FBE">
      <w:pPr>
        <w:jc w:val="center"/>
        <w:rPr>
          <w:sz w:val="20"/>
          <w:szCs w:val="20"/>
        </w:rPr>
      </w:pPr>
    </w:p>
    <w:p w:rsidR="002F5611" w:rsidRPr="00B22D5F" w:rsidRDefault="002F5611" w:rsidP="00873FBE">
      <w:pPr>
        <w:outlineLvl w:val="0"/>
        <w:rPr>
          <w:sz w:val="20"/>
          <w:szCs w:val="20"/>
        </w:rPr>
      </w:pPr>
      <w:r w:rsidRPr="00B22D5F">
        <w:rPr>
          <w:b/>
          <w:bCs/>
          <w:sz w:val="20"/>
          <w:szCs w:val="20"/>
        </w:rPr>
        <w:t>А1.</w:t>
      </w:r>
      <w:r w:rsidRPr="00B22D5F">
        <w:rPr>
          <w:sz w:val="20"/>
          <w:szCs w:val="20"/>
        </w:rPr>
        <w:t xml:space="preserve"> Что из перечисленного является особенностью постиндустриального общества?</w:t>
      </w:r>
    </w:p>
    <w:p w:rsidR="002F5611" w:rsidRDefault="002F5611" w:rsidP="00873FBE">
      <w:pPr>
        <w:pStyle w:val="ListParagraph"/>
        <w:numPr>
          <w:ilvl w:val="0"/>
          <w:numId w:val="1"/>
        </w:numPr>
        <w:rPr>
          <w:sz w:val="20"/>
          <w:szCs w:val="20"/>
        </w:rPr>
        <w:sectPr w:rsidR="002F5611" w:rsidSect="00873FB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B22D5F">
        <w:rPr>
          <w:sz w:val="20"/>
          <w:szCs w:val="20"/>
        </w:rPr>
        <w:t>Религиозный характер культуры</w:t>
      </w:r>
    </w:p>
    <w:p w:rsidR="002F5611" w:rsidRPr="00B22D5F" w:rsidRDefault="002F5611" w:rsidP="00F35EFF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B22D5F">
        <w:rPr>
          <w:sz w:val="20"/>
          <w:szCs w:val="20"/>
        </w:rPr>
        <w:t>Переход  от натурального к товарному производству</w:t>
      </w:r>
    </w:p>
    <w:p w:rsidR="002F5611" w:rsidRPr="00B22D5F" w:rsidRDefault="002F5611" w:rsidP="00F35EFF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B22D5F">
        <w:rPr>
          <w:sz w:val="20"/>
          <w:szCs w:val="20"/>
        </w:rPr>
        <w:t>Завершение промышленного переворота</w:t>
      </w:r>
    </w:p>
    <w:p w:rsidR="002F5611" w:rsidRPr="00B22D5F" w:rsidRDefault="002F5611" w:rsidP="00F35EFF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B22D5F">
        <w:rPr>
          <w:sz w:val="20"/>
          <w:szCs w:val="20"/>
        </w:rPr>
        <w:t>Развитие информационных технологий</w:t>
      </w:r>
    </w:p>
    <w:p w:rsidR="002F5611" w:rsidRDefault="002F5611" w:rsidP="00873FBE">
      <w:p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b/>
          <w:bCs/>
          <w:sz w:val="20"/>
          <w:szCs w:val="20"/>
        </w:rPr>
        <w:t>А2.</w:t>
      </w:r>
      <w:r w:rsidRPr="00B22D5F">
        <w:rPr>
          <w:sz w:val="20"/>
          <w:szCs w:val="20"/>
        </w:rPr>
        <w:t xml:space="preserve"> К социальным потребностям человека относится потребность в</w:t>
      </w:r>
    </w:p>
    <w:p w:rsidR="002F5611" w:rsidRDefault="002F5611" w:rsidP="00873FBE">
      <w:pPr>
        <w:pStyle w:val="ListParagraph"/>
        <w:numPr>
          <w:ilvl w:val="0"/>
          <w:numId w:val="2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Отдыхе </w:t>
      </w:r>
    </w:p>
    <w:p w:rsidR="002F5611" w:rsidRPr="00B22D5F" w:rsidRDefault="002F5611" w:rsidP="00F35EFF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Общении </w:t>
      </w:r>
    </w:p>
    <w:p w:rsidR="002F5611" w:rsidRPr="00B22D5F" w:rsidRDefault="002F5611" w:rsidP="00F35EFF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Самосохранении </w:t>
      </w:r>
    </w:p>
    <w:p w:rsidR="002F5611" w:rsidRPr="00B22D5F" w:rsidRDefault="002F5611" w:rsidP="00F35EFF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B22D5F">
        <w:rPr>
          <w:sz w:val="20"/>
          <w:szCs w:val="20"/>
        </w:rPr>
        <w:t>Сохранении потомства</w:t>
      </w:r>
    </w:p>
    <w:p w:rsidR="002F5611" w:rsidRDefault="002F5611" w:rsidP="00873FBE">
      <w:pPr>
        <w:pStyle w:val="ListParagraph"/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outlineLvl w:val="0"/>
        <w:rPr>
          <w:sz w:val="20"/>
          <w:szCs w:val="20"/>
        </w:rPr>
      </w:pPr>
      <w:r w:rsidRPr="00B22D5F">
        <w:rPr>
          <w:b/>
          <w:bCs/>
          <w:sz w:val="20"/>
          <w:szCs w:val="20"/>
        </w:rPr>
        <w:t>А3.</w:t>
      </w:r>
      <w:r w:rsidRPr="00B22D5F">
        <w:rPr>
          <w:sz w:val="20"/>
          <w:szCs w:val="20"/>
        </w:rPr>
        <w:t xml:space="preserve"> Верны ли следующие суждения о человеке?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>А. Человек  приспосабливается к окружающей среде, которая и определяет его образ жизни.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>Б. Человеку свойственно ценностное отношение к действительности.</w:t>
      </w:r>
    </w:p>
    <w:p w:rsidR="002F5611" w:rsidRDefault="002F5611" w:rsidP="00873FBE">
      <w:pPr>
        <w:pStyle w:val="ListParagraph"/>
        <w:numPr>
          <w:ilvl w:val="0"/>
          <w:numId w:val="3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А</w:t>
      </w:r>
    </w:p>
    <w:p w:rsidR="002F5611" w:rsidRPr="00B22D5F" w:rsidRDefault="002F5611" w:rsidP="00F35EFF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Б</w:t>
      </w:r>
    </w:p>
    <w:p w:rsidR="002F5611" w:rsidRPr="00B22D5F" w:rsidRDefault="002F5611" w:rsidP="00F35EFF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B22D5F">
        <w:rPr>
          <w:sz w:val="20"/>
          <w:szCs w:val="20"/>
        </w:rPr>
        <w:t>Верны оба суждения</w:t>
      </w:r>
    </w:p>
    <w:p w:rsidR="002F5611" w:rsidRPr="00B22D5F" w:rsidRDefault="002F5611" w:rsidP="00F35EFF">
      <w:pPr>
        <w:pStyle w:val="ListParagraph"/>
        <w:numPr>
          <w:ilvl w:val="0"/>
          <w:numId w:val="30"/>
        </w:numPr>
        <w:rPr>
          <w:sz w:val="20"/>
          <w:szCs w:val="20"/>
        </w:rPr>
        <w:sectPr w:rsidR="002F5611" w:rsidRPr="00B22D5F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B22D5F">
        <w:rPr>
          <w:sz w:val="20"/>
          <w:szCs w:val="20"/>
        </w:rPr>
        <w:t>Оба суждения неверны</w:t>
      </w: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А4.</w:t>
      </w:r>
      <w:r w:rsidRPr="00B22D5F">
        <w:rPr>
          <w:sz w:val="20"/>
          <w:szCs w:val="20"/>
        </w:rPr>
        <w:t xml:space="preserve"> Общим для научного и художественного творчества являются</w:t>
      </w:r>
    </w:p>
    <w:p w:rsidR="002F5611" w:rsidRDefault="002F5611" w:rsidP="00873FBE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F52718" w:rsidRDefault="002F5611" w:rsidP="00F35EFF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F52718">
        <w:rPr>
          <w:sz w:val="20"/>
          <w:szCs w:val="20"/>
        </w:rPr>
        <w:t>Стремление к осмыслению действительности</w:t>
      </w:r>
    </w:p>
    <w:p w:rsidR="002F5611" w:rsidRPr="00B22D5F" w:rsidRDefault="002F5611" w:rsidP="00F35EFF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B22D5F">
        <w:rPr>
          <w:sz w:val="20"/>
          <w:szCs w:val="20"/>
        </w:rPr>
        <w:t>Обоснованность предположений</w:t>
      </w:r>
    </w:p>
    <w:p w:rsidR="002F5611" w:rsidRPr="00B22D5F" w:rsidRDefault="002F5611" w:rsidP="00F35EFF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B22D5F">
        <w:rPr>
          <w:sz w:val="20"/>
          <w:szCs w:val="20"/>
        </w:rPr>
        <w:t>Стремление к достоверности</w:t>
      </w:r>
    </w:p>
    <w:p w:rsidR="002F5611" w:rsidRPr="00B22D5F" w:rsidRDefault="002F5611" w:rsidP="00F35EFF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B22D5F">
        <w:rPr>
          <w:sz w:val="20"/>
          <w:szCs w:val="20"/>
        </w:rPr>
        <w:t>Формирование чувства прекрасного</w:t>
      </w:r>
    </w:p>
    <w:p w:rsidR="002F5611" w:rsidRDefault="002F5611" w:rsidP="00873FBE">
      <w:pPr>
        <w:pStyle w:val="ListParagraph"/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 xml:space="preserve">А5  </w:t>
      </w:r>
      <w:r w:rsidRPr="00B22D5F">
        <w:rPr>
          <w:sz w:val="20"/>
          <w:szCs w:val="20"/>
        </w:rPr>
        <w:t>В целях поддержки отечественного производителя правительство страны ограничило ввоз иностранных продуктов и мяса. К каким сферам общественной жизни относится данный факт?</w:t>
      </w:r>
    </w:p>
    <w:p w:rsidR="002F5611" w:rsidRDefault="002F5611" w:rsidP="00873FBE">
      <w:pPr>
        <w:pStyle w:val="ListParagraph"/>
        <w:numPr>
          <w:ilvl w:val="0"/>
          <w:numId w:val="5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B22D5F">
        <w:rPr>
          <w:sz w:val="20"/>
          <w:szCs w:val="20"/>
        </w:rPr>
        <w:t>Экономической и социальной</w:t>
      </w:r>
    </w:p>
    <w:p w:rsidR="002F5611" w:rsidRPr="00F52718" w:rsidRDefault="002F5611" w:rsidP="00F35EFF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F52718">
        <w:rPr>
          <w:sz w:val="20"/>
          <w:szCs w:val="20"/>
        </w:rPr>
        <w:t>Политической и экономической</w:t>
      </w:r>
    </w:p>
    <w:p w:rsidR="002F5611" w:rsidRPr="00B22D5F" w:rsidRDefault="002F5611" w:rsidP="00F35EFF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B22D5F">
        <w:rPr>
          <w:sz w:val="20"/>
          <w:szCs w:val="20"/>
        </w:rPr>
        <w:t>Социальной и духовной</w:t>
      </w:r>
    </w:p>
    <w:p w:rsidR="002F5611" w:rsidRPr="00B22D5F" w:rsidRDefault="002F5611" w:rsidP="00F35EFF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B22D5F">
        <w:rPr>
          <w:sz w:val="20"/>
          <w:szCs w:val="20"/>
        </w:rPr>
        <w:t>Экономической и духовной</w:t>
      </w:r>
    </w:p>
    <w:p w:rsidR="002F5611" w:rsidRDefault="002F5611" w:rsidP="00873FBE">
      <w:pPr>
        <w:pStyle w:val="ListParagraph"/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outlineLvl w:val="0"/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А6.</w:t>
      </w:r>
      <w:r w:rsidRPr="00B22D5F">
        <w:rPr>
          <w:sz w:val="20"/>
          <w:szCs w:val="20"/>
        </w:rPr>
        <w:t xml:space="preserve"> Верны ли следующие суждения о культуре?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>А. Материальная и духовная культуры слабо связаны друг с другом .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>Б. Общество может существовать, не  создавая культуру.</w:t>
      </w:r>
    </w:p>
    <w:p w:rsidR="002F5611" w:rsidRDefault="002F5611" w:rsidP="00873FBE">
      <w:pPr>
        <w:pStyle w:val="ListParagraph"/>
        <w:numPr>
          <w:ilvl w:val="0"/>
          <w:numId w:val="7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33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А</w:t>
      </w:r>
    </w:p>
    <w:p w:rsidR="002F5611" w:rsidRPr="00B22D5F" w:rsidRDefault="002F5611" w:rsidP="00F35EFF">
      <w:pPr>
        <w:pStyle w:val="ListParagraph"/>
        <w:numPr>
          <w:ilvl w:val="0"/>
          <w:numId w:val="33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Б</w:t>
      </w:r>
    </w:p>
    <w:p w:rsidR="002F5611" w:rsidRPr="00B22D5F" w:rsidRDefault="002F5611" w:rsidP="00F35EFF">
      <w:pPr>
        <w:pStyle w:val="ListParagraph"/>
        <w:numPr>
          <w:ilvl w:val="0"/>
          <w:numId w:val="33"/>
        </w:numPr>
        <w:rPr>
          <w:sz w:val="20"/>
          <w:szCs w:val="20"/>
        </w:rPr>
      </w:pPr>
      <w:r w:rsidRPr="00B22D5F">
        <w:rPr>
          <w:sz w:val="20"/>
          <w:szCs w:val="20"/>
        </w:rPr>
        <w:t>Верны оба суждения</w:t>
      </w:r>
    </w:p>
    <w:p w:rsidR="002F5611" w:rsidRPr="00F52718" w:rsidRDefault="002F5611" w:rsidP="00F35EFF">
      <w:pPr>
        <w:pStyle w:val="ListParagraph"/>
        <w:numPr>
          <w:ilvl w:val="0"/>
          <w:numId w:val="33"/>
        </w:numPr>
        <w:rPr>
          <w:sz w:val="20"/>
          <w:szCs w:val="20"/>
        </w:rPr>
      </w:pPr>
      <w:r w:rsidRPr="00F52718">
        <w:rPr>
          <w:sz w:val="20"/>
          <w:szCs w:val="20"/>
        </w:rPr>
        <w:t>Оба суждения неверны</w:t>
      </w:r>
    </w:p>
    <w:p w:rsidR="002F5611" w:rsidRDefault="002F5611" w:rsidP="00873FBE">
      <w:p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А7.</w:t>
      </w:r>
      <w:r w:rsidRPr="00B22D5F">
        <w:rPr>
          <w:sz w:val="20"/>
          <w:szCs w:val="20"/>
        </w:rPr>
        <w:t xml:space="preserve"> Функцией государства в рыночной экономике является</w:t>
      </w:r>
    </w:p>
    <w:p w:rsidR="002F5611" w:rsidRPr="00F35EFF" w:rsidRDefault="002F5611" w:rsidP="00F35EFF">
      <w:pPr>
        <w:pStyle w:val="ListParagraph"/>
        <w:numPr>
          <w:ilvl w:val="0"/>
          <w:numId w:val="34"/>
        </w:numPr>
        <w:rPr>
          <w:sz w:val="20"/>
          <w:szCs w:val="20"/>
        </w:rPr>
      </w:pPr>
      <w:r w:rsidRPr="00F35EFF">
        <w:rPr>
          <w:sz w:val="20"/>
          <w:szCs w:val="20"/>
        </w:rPr>
        <w:t>Увеличение числа частных предприятий</w:t>
      </w:r>
    </w:p>
    <w:p w:rsidR="002F5611" w:rsidRPr="00F35EFF" w:rsidRDefault="002F5611" w:rsidP="00F35EFF">
      <w:pPr>
        <w:pStyle w:val="ListParagraph"/>
        <w:numPr>
          <w:ilvl w:val="0"/>
          <w:numId w:val="34"/>
        </w:numPr>
        <w:rPr>
          <w:sz w:val="20"/>
          <w:szCs w:val="20"/>
        </w:rPr>
      </w:pPr>
      <w:r w:rsidRPr="00F35EFF">
        <w:rPr>
          <w:sz w:val="20"/>
          <w:szCs w:val="20"/>
        </w:rPr>
        <w:t>Поддержка стабильности рыночных цен</w:t>
      </w:r>
    </w:p>
    <w:p w:rsidR="002F5611" w:rsidRPr="00F35EFF" w:rsidRDefault="002F5611" w:rsidP="00F35EFF">
      <w:pPr>
        <w:pStyle w:val="ListParagraph"/>
        <w:numPr>
          <w:ilvl w:val="0"/>
          <w:numId w:val="34"/>
        </w:numPr>
        <w:rPr>
          <w:sz w:val="20"/>
          <w:szCs w:val="20"/>
        </w:rPr>
      </w:pPr>
      <w:r w:rsidRPr="00F35EFF">
        <w:rPr>
          <w:sz w:val="20"/>
          <w:szCs w:val="20"/>
        </w:rPr>
        <w:t>Регулирование обмена</w:t>
      </w:r>
    </w:p>
    <w:p w:rsidR="002F5611" w:rsidRPr="00F35EFF" w:rsidRDefault="002F5611" w:rsidP="00F35EFF">
      <w:pPr>
        <w:pStyle w:val="ListParagraph"/>
        <w:numPr>
          <w:ilvl w:val="0"/>
          <w:numId w:val="34"/>
        </w:numPr>
        <w:rPr>
          <w:sz w:val="20"/>
          <w:szCs w:val="20"/>
        </w:rPr>
      </w:pPr>
      <w:r w:rsidRPr="00F35EFF">
        <w:rPr>
          <w:sz w:val="20"/>
          <w:szCs w:val="20"/>
        </w:rPr>
        <w:t>Обеспечение защиты прав собственности</w:t>
      </w:r>
    </w:p>
    <w:p w:rsidR="002F5611" w:rsidRPr="00B22D5F" w:rsidRDefault="002F5611" w:rsidP="00873FBE">
      <w:pPr>
        <w:outlineLvl w:val="0"/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А8.</w:t>
      </w:r>
      <w:r w:rsidRPr="00B22D5F">
        <w:rPr>
          <w:sz w:val="20"/>
          <w:szCs w:val="20"/>
        </w:rPr>
        <w:t xml:space="preserve"> Если экономические проблемы решаются в равной степени и рынком, и государством, то экономика является</w:t>
      </w:r>
    </w:p>
    <w:p w:rsidR="002F5611" w:rsidRDefault="002F5611" w:rsidP="00873FBE">
      <w:pPr>
        <w:pStyle w:val="ListParagraph"/>
        <w:numPr>
          <w:ilvl w:val="0"/>
          <w:numId w:val="9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Командной </w:t>
      </w:r>
    </w:p>
    <w:p w:rsidR="002F5611" w:rsidRPr="00B22D5F" w:rsidRDefault="002F5611" w:rsidP="00F35EFF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Рыночной </w:t>
      </w:r>
    </w:p>
    <w:p w:rsidR="002F5611" w:rsidRPr="00B22D5F" w:rsidRDefault="002F5611" w:rsidP="00F35EFF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Традиционной </w:t>
      </w:r>
    </w:p>
    <w:p w:rsidR="002F5611" w:rsidRPr="00F52718" w:rsidRDefault="002F5611" w:rsidP="00F35EFF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F52718">
        <w:rPr>
          <w:sz w:val="20"/>
          <w:szCs w:val="20"/>
        </w:rPr>
        <w:t xml:space="preserve">Смешанной </w:t>
      </w:r>
    </w:p>
    <w:p w:rsidR="002F5611" w:rsidRDefault="002F5611" w:rsidP="00873FBE">
      <w:p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А9.</w:t>
      </w:r>
      <w:r w:rsidRPr="00B22D5F">
        <w:rPr>
          <w:sz w:val="20"/>
          <w:szCs w:val="20"/>
        </w:rPr>
        <w:t xml:space="preserve"> Развитию конкуренции производителей способствует</w:t>
      </w:r>
    </w:p>
    <w:p w:rsidR="002F5611" w:rsidRPr="00B22D5F" w:rsidRDefault="002F5611" w:rsidP="00F35EFF">
      <w:pPr>
        <w:pStyle w:val="ListParagraph"/>
        <w:numPr>
          <w:ilvl w:val="0"/>
          <w:numId w:val="36"/>
        </w:numPr>
        <w:rPr>
          <w:sz w:val="20"/>
          <w:szCs w:val="20"/>
        </w:rPr>
      </w:pPr>
      <w:r w:rsidRPr="00B22D5F">
        <w:rPr>
          <w:sz w:val="20"/>
          <w:szCs w:val="20"/>
        </w:rPr>
        <w:t>Уменьшение производительности труда</w:t>
      </w:r>
    </w:p>
    <w:p w:rsidR="002F5611" w:rsidRPr="00B22D5F" w:rsidRDefault="002F5611" w:rsidP="00F35EFF">
      <w:pPr>
        <w:pStyle w:val="ListParagraph"/>
        <w:numPr>
          <w:ilvl w:val="0"/>
          <w:numId w:val="36"/>
        </w:numPr>
        <w:rPr>
          <w:sz w:val="20"/>
          <w:szCs w:val="20"/>
        </w:rPr>
      </w:pPr>
      <w:r w:rsidRPr="00B22D5F">
        <w:rPr>
          <w:sz w:val="20"/>
          <w:szCs w:val="20"/>
        </w:rPr>
        <w:t>Концентрация производства</w:t>
      </w:r>
    </w:p>
    <w:p w:rsidR="002F5611" w:rsidRPr="00F52718" w:rsidRDefault="002F5611" w:rsidP="00F35EFF">
      <w:pPr>
        <w:pStyle w:val="ListParagraph"/>
        <w:numPr>
          <w:ilvl w:val="0"/>
          <w:numId w:val="36"/>
        </w:numPr>
        <w:rPr>
          <w:sz w:val="20"/>
          <w:szCs w:val="20"/>
        </w:rPr>
      </w:pPr>
      <w:r w:rsidRPr="00F52718">
        <w:rPr>
          <w:sz w:val="20"/>
          <w:szCs w:val="20"/>
        </w:rPr>
        <w:t>Свобода предпринимательства</w:t>
      </w:r>
    </w:p>
    <w:p w:rsidR="002F5611" w:rsidRPr="00B22D5F" w:rsidRDefault="002F5611" w:rsidP="00F35EFF">
      <w:pPr>
        <w:pStyle w:val="ListParagraph"/>
        <w:numPr>
          <w:ilvl w:val="0"/>
          <w:numId w:val="36"/>
        </w:numPr>
        <w:rPr>
          <w:sz w:val="20"/>
          <w:szCs w:val="20"/>
        </w:rPr>
      </w:pPr>
      <w:r w:rsidRPr="00B22D5F">
        <w:rPr>
          <w:sz w:val="20"/>
          <w:szCs w:val="20"/>
        </w:rPr>
        <w:t>Усиление монополистических тенденций в экономике</w:t>
      </w: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А10.</w:t>
      </w:r>
      <w:r w:rsidRPr="00B22D5F">
        <w:rPr>
          <w:sz w:val="20"/>
          <w:szCs w:val="20"/>
        </w:rPr>
        <w:t xml:space="preserve"> Рассмотрите диаграмму «Структура доходов семей государства Д». Какой вывод можно сделать на основании данной диаграммы?</w:t>
      </w:r>
    </w:p>
    <w:p w:rsidR="002F5611" w:rsidRPr="00B22D5F" w:rsidRDefault="002F5611" w:rsidP="00873FBE">
      <w:pPr>
        <w:rPr>
          <w:sz w:val="20"/>
          <w:szCs w:val="20"/>
        </w:rPr>
      </w:pPr>
      <w:r w:rsidRPr="006F610A">
        <w:rPr>
          <w:noProof/>
          <w:sz w:val="20"/>
          <w:szCs w:val="20"/>
          <w:lang w:eastAsia="ru-RU"/>
        </w:rPr>
        <w:object w:dxaOrig="7133" w:dyaOrig="2333">
          <v:shape id="Объект 1" o:spid="_x0000_i1027" type="#_x0000_t75" style="width:440.25pt;height:158.25pt;visibility:visible" o:ole="">
            <v:imagedata r:id="rId8" o:title="" croptop="-9130f" cropbottom="-14186f" cropleft="-14452f" cropright="-1718f"/>
            <o:lock v:ext="edit" aspectratio="f"/>
          </v:shape>
          <o:OLEObject Type="Embed" ProgID="Excel.Chart.8" ShapeID="Объект 1" DrawAspect="Content" ObjectID="_1546634588" r:id="rId9"/>
        </w:object>
      </w:r>
    </w:p>
    <w:p w:rsidR="002F5611" w:rsidRPr="00B22D5F" w:rsidRDefault="002F5611" w:rsidP="00873FBE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B22D5F">
        <w:rPr>
          <w:sz w:val="20"/>
          <w:szCs w:val="20"/>
        </w:rPr>
        <w:t>Государственные пенсии, пособия, стипендии занимают второе место в структуре доходов семей государства Д.</w:t>
      </w:r>
    </w:p>
    <w:p w:rsidR="002F5611" w:rsidRPr="00B22D5F" w:rsidRDefault="002F5611" w:rsidP="00873FBE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B22D5F">
        <w:rPr>
          <w:sz w:val="20"/>
          <w:szCs w:val="20"/>
        </w:rPr>
        <w:t>Доходы единоличных владельцев фирм, процентный доход и дивиденды составляют четвёртую часть структуры доходов семей государства Д.</w:t>
      </w:r>
    </w:p>
    <w:p w:rsidR="002F5611" w:rsidRPr="00B22D5F" w:rsidRDefault="002F5611" w:rsidP="00873FBE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B22D5F">
        <w:rPr>
          <w:sz w:val="20"/>
          <w:szCs w:val="20"/>
        </w:rPr>
        <w:t>Дивиденды являются более весомым элементом структуры доходов семей государства Д., чем государственные  пенсии, пособия, стипендии</w:t>
      </w:r>
    </w:p>
    <w:p w:rsidR="002F5611" w:rsidRPr="00F52718" w:rsidRDefault="002F5611" w:rsidP="00873FBE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F52718">
        <w:rPr>
          <w:sz w:val="20"/>
          <w:szCs w:val="20"/>
        </w:rPr>
        <w:t xml:space="preserve">Доходы единоличных владельцев фирм занимают более значимое место в структуре доходов семей государства Д., чем процентный доход </w:t>
      </w:r>
    </w:p>
    <w:p w:rsidR="002F5611" w:rsidRPr="00B22D5F" w:rsidRDefault="002F5611" w:rsidP="00873FBE">
      <w:pPr>
        <w:outlineLvl w:val="0"/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А11.</w:t>
      </w:r>
      <w:r w:rsidRPr="00B22D5F">
        <w:rPr>
          <w:sz w:val="20"/>
          <w:szCs w:val="20"/>
        </w:rPr>
        <w:t xml:space="preserve"> Верны ли следующие суждения о рыночной экономике?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>А. Рыночные отношения создают возможность расширения границ демократических свобод в обществе.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>Б. Рыночная экономика заинтересована в поддержании многообразия форм собственности</w:t>
      </w:r>
    </w:p>
    <w:p w:rsidR="002F5611" w:rsidRDefault="002F5611" w:rsidP="00873FBE">
      <w:pPr>
        <w:pStyle w:val="ListParagraph"/>
        <w:numPr>
          <w:ilvl w:val="0"/>
          <w:numId w:val="12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А</w:t>
      </w:r>
    </w:p>
    <w:p w:rsidR="002F5611" w:rsidRPr="00B22D5F" w:rsidRDefault="002F5611" w:rsidP="00F35EFF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Б</w:t>
      </w:r>
    </w:p>
    <w:p w:rsidR="002F5611" w:rsidRPr="00F52718" w:rsidRDefault="002F5611" w:rsidP="00F35EFF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F52718">
        <w:rPr>
          <w:sz w:val="20"/>
          <w:szCs w:val="20"/>
        </w:rPr>
        <w:t>Верны оба суждения</w:t>
      </w:r>
    </w:p>
    <w:p w:rsidR="002F5611" w:rsidRPr="00B22D5F" w:rsidRDefault="002F5611" w:rsidP="00F35EFF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B22D5F">
        <w:rPr>
          <w:sz w:val="20"/>
          <w:szCs w:val="20"/>
        </w:rPr>
        <w:t>Оба суждения неверны</w:t>
      </w:r>
    </w:p>
    <w:p w:rsidR="002F5611" w:rsidRDefault="002F5611" w:rsidP="00873FBE">
      <w:p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А12.</w:t>
      </w:r>
      <w:r w:rsidRPr="00B22D5F">
        <w:rPr>
          <w:sz w:val="20"/>
          <w:szCs w:val="20"/>
        </w:rPr>
        <w:t xml:space="preserve"> Назначение бывшего министра на должность генерального директора крупного государственного концерна иллюстрирует  </w:t>
      </w:r>
    </w:p>
    <w:p w:rsidR="002F5611" w:rsidRDefault="002F5611" w:rsidP="00873FBE">
      <w:pPr>
        <w:pStyle w:val="ListParagraph"/>
        <w:numPr>
          <w:ilvl w:val="0"/>
          <w:numId w:val="13"/>
        </w:numPr>
        <w:rPr>
          <w:b/>
          <w:bCs/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F52718" w:rsidRDefault="002F5611" w:rsidP="00F35EFF">
      <w:pPr>
        <w:pStyle w:val="ListParagraph"/>
        <w:numPr>
          <w:ilvl w:val="0"/>
          <w:numId w:val="38"/>
        </w:numPr>
        <w:rPr>
          <w:sz w:val="20"/>
          <w:szCs w:val="20"/>
        </w:rPr>
      </w:pPr>
      <w:r w:rsidRPr="00F52718">
        <w:rPr>
          <w:sz w:val="20"/>
          <w:szCs w:val="20"/>
        </w:rPr>
        <w:t>Социальную мобильность</w:t>
      </w:r>
    </w:p>
    <w:p w:rsidR="002F5611" w:rsidRPr="00B22D5F" w:rsidRDefault="002F5611" w:rsidP="00F35EFF">
      <w:pPr>
        <w:pStyle w:val="ListParagraph"/>
        <w:numPr>
          <w:ilvl w:val="0"/>
          <w:numId w:val="38"/>
        </w:numPr>
        <w:rPr>
          <w:sz w:val="20"/>
          <w:szCs w:val="20"/>
        </w:rPr>
      </w:pPr>
      <w:r w:rsidRPr="00B22D5F">
        <w:rPr>
          <w:sz w:val="20"/>
          <w:szCs w:val="20"/>
        </w:rPr>
        <w:t>Социальную стратификацию</w:t>
      </w:r>
    </w:p>
    <w:p w:rsidR="002F5611" w:rsidRPr="00B22D5F" w:rsidRDefault="002F5611" w:rsidP="00F35EFF">
      <w:pPr>
        <w:pStyle w:val="ListParagraph"/>
        <w:numPr>
          <w:ilvl w:val="0"/>
          <w:numId w:val="38"/>
        </w:numPr>
        <w:rPr>
          <w:sz w:val="20"/>
          <w:szCs w:val="20"/>
        </w:rPr>
      </w:pPr>
      <w:r w:rsidRPr="00B22D5F">
        <w:rPr>
          <w:sz w:val="20"/>
          <w:szCs w:val="20"/>
        </w:rPr>
        <w:t>Социальное неравенство</w:t>
      </w:r>
    </w:p>
    <w:p w:rsidR="002F5611" w:rsidRPr="00B22D5F" w:rsidRDefault="002F5611" w:rsidP="00F35EFF">
      <w:pPr>
        <w:pStyle w:val="ListParagraph"/>
        <w:numPr>
          <w:ilvl w:val="0"/>
          <w:numId w:val="38"/>
        </w:numPr>
        <w:rPr>
          <w:sz w:val="20"/>
          <w:szCs w:val="20"/>
        </w:rPr>
      </w:pPr>
      <w:r w:rsidRPr="00B22D5F">
        <w:rPr>
          <w:sz w:val="20"/>
          <w:szCs w:val="20"/>
        </w:rPr>
        <w:t>Социальную адаптацию</w:t>
      </w:r>
    </w:p>
    <w:p w:rsidR="002F5611" w:rsidRDefault="002F5611" w:rsidP="00873FBE">
      <w:p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А13.</w:t>
      </w:r>
      <w:r w:rsidRPr="00B22D5F">
        <w:rPr>
          <w:sz w:val="20"/>
          <w:szCs w:val="20"/>
        </w:rPr>
        <w:t xml:space="preserve"> Правовые нормы в отличие от других социальных норм</w:t>
      </w:r>
    </w:p>
    <w:p w:rsidR="002F5611" w:rsidRDefault="002F5611" w:rsidP="00873FBE">
      <w:pPr>
        <w:pStyle w:val="ListParagraph"/>
        <w:numPr>
          <w:ilvl w:val="0"/>
          <w:numId w:val="14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Опираются на силу общественного мнения </w:t>
      </w:r>
    </w:p>
    <w:p w:rsidR="002F5611" w:rsidRPr="00F52718" w:rsidRDefault="002F5611" w:rsidP="00F35EFF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F52718">
        <w:rPr>
          <w:sz w:val="20"/>
          <w:szCs w:val="20"/>
        </w:rPr>
        <w:t>Обеспечиваются силой государственного принуждения</w:t>
      </w:r>
    </w:p>
    <w:p w:rsidR="002F5611" w:rsidRPr="00B22D5F" w:rsidRDefault="002F5611" w:rsidP="00F35EFF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B22D5F">
        <w:rPr>
          <w:sz w:val="20"/>
          <w:szCs w:val="20"/>
        </w:rPr>
        <w:t>Поддерживаются моральным сознанием</w:t>
      </w:r>
    </w:p>
    <w:p w:rsidR="002F5611" w:rsidRPr="00B22D5F" w:rsidRDefault="002F5611" w:rsidP="00F35EFF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B22D5F">
        <w:rPr>
          <w:sz w:val="20"/>
          <w:szCs w:val="20"/>
        </w:rPr>
        <w:t>Осваиваются в процессе социализации</w:t>
      </w:r>
    </w:p>
    <w:p w:rsidR="002F5611" w:rsidRDefault="002F5611" w:rsidP="00873FBE">
      <w:p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А14.</w:t>
      </w:r>
      <w:r w:rsidRPr="00B22D5F">
        <w:rPr>
          <w:sz w:val="20"/>
          <w:szCs w:val="20"/>
        </w:rPr>
        <w:t xml:space="preserve"> Жительница Германии коллекционирует забавные и смешные фамилии. В её собрании более 5,5 тыс. фамилий. Это пример</w:t>
      </w:r>
    </w:p>
    <w:p w:rsidR="002F5611" w:rsidRDefault="002F5611" w:rsidP="00873FBE">
      <w:pPr>
        <w:pStyle w:val="ListParagraph"/>
        <w:numPr>
          <w:ilvl w:val="0"/>
          <w:numId w:val="15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40"/>
        </w:numPr>
        <w:rPr>
          <w:sz w:val="20"/>
          <w:szCs w:val="20"/>
        </w:rPr>
      </w:pPr>
      <w:r w:rsidRPr="00B22D5F">
        <w:rPr>
          <w:sz w:val="20"/>
          <w:szCs w:val="20"/>
        </w:rPr>
        <w:t>Нарушающего закон поведения</w:t>
      </w:r>
    </w:p>
    <w:p w:rsidR="002F5611" w:rsidRPr="00F52718" w:rsidRDefault="002F5611" w:rsidP="00F35EFF">
      <w:pPr>
        <w:pStyle w:val="ListParagraph"/>
        <w:numPr>
          <w:ilvl w:val="0"/>
          <w:numId w:val="40"/>
        </w:numPr>
        <w:rPr>
          <w:sz w:val="20"/>
          <w:szCs w:val="20"/>
        </w:rPr>
      </w:pPr>
      <w:r w:rsidRPr="00F52718">
        <w:rPr>
          <w:sz w:val="20"/>
          <w:szCs w:val="20"/>
        </w:rPr>
        <w:t>Позитивного отклоняющегося поведения</w:t>
      </w:r>
    </w:p>
    <w:p w:rsidR="002F5611" w:rsidRPr="00B22D5F" w:rsidRDefault="002F5611" w:rsidP="00F35EFF">
      <w:pPr>
        <w:pStyle w:val="ListParagraph"/>
        <w:numPr>
          <w:ilvl w:val="0"/>
          <w:numId w:val="40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Соответствующего обычаям поведения </w:t>
      </w:r>
    </w:p>
    <w:p w:rsidR="002F5611" w:rsidRPr="00B22D5F" w:rsidRDefault="002F5611" w:rsidP="00F35EFF">
      <w:pPr>
        <w:pStyle w:val="ListParagraph"/>
        <w:numPr>
          <w:ilvl w:val="0"/>
          <w:numId w:val="40"/>
        </w:numPr>
        <w:rPr>
          <w:sz w:val="20"/>
          <w:szCs w:val="20"/>
        </w:rPr>
      </w:pPr>
      <w:r w:rsidRPr="00B22D5F">
        <w:rPr>
          <w:sz w:val="20"/>
          <w:szCs w:val="20"/>
        </w:rPr>
        <w:t>Негативного отклоняющегося поведения</w:t>
      </w:r>
    </w:p>
    <w:p w:rsidR="002F5611" w:rsidRDefault="002F5611" w:rsidP="00873FBE">
      <w:p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А15.</w:t>
      </w:r>
      <w:r w:rsidRPr="00B22D5F">
        <w:rPr>
          <w:sz w:val="20"/>
          <w:szCs w:val="20"/>
        </w:rPr>
        <w:t xml:space="preserve"> Верны ли следующие суждения о социальных нормах?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>А. Политические нормы регулируют отношения между личностью и властью.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 xml:space="preserve">Б. Соблюдение религиозных норм поддерживается моральным сознанием верующих. </w:t>
      </w:r>
    </w:p>
    <w:p w:rsidR="002F5611" w:rsidRDefault="002F5611" w:rsidP="00873FBE">
      <w:pPr>
        <w:pStyle w:val="ListParagraph"/>
        <w:numPr>
          <w:ilvl w:val="0"/>
          <w:numId w:val="16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А</w:t>
      </w:r>
    </w:p>
    <w:p w:rsidR="002F5611" w:rsidRPr="00B22D5F" w:rsidRDefault="002F5611" w:rsidP="00F35EFF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Б</w:t>
      </w:r>
    </w:p>
    <w:p w:rsidR="002F5611" w:rsidRPr="00F52718" w:rsidRDefault="002F5611" w:rsidP="00F35EFF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F52718">
        <w:rPr>
          <w:sz w:val="20"/>
          <w:szCs w:val="20"/>
        </w:rPr>
        <w:t>Верны оба суждения</w:t>
      </w:r>
    </w:p>
    <w:p w:rsidR="002F5611" w:rsidRPr="00B22D5F" w:rsidRDefault="002F5611" w:rsidP="00F35EFF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B22D5F">
        <w:rPr>
          <w:sz w:val="20"/>
          <w:szCs w:val="20"/>
        </w:rPr>
        <w:t>Оба суждения неверны</w:t>
      </w:r>
    </w:p>
    <w:p w:rsidR="002F5611" w:rsidRDefault="002F5611" w:rsidP="00873FBE">
      <w:pPr>
        <w:pStyle w:val="ListParagraph"/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А16.</w:t>
      </w:r>
      <w:r w:rsidRPr="00B22D5F">
        <w:rPr>
          <w:sz w:val="20"/>
          <w:szCs w:val="20"/>
        </w:rPr>
        <w:t xml:space="preserve"> Что относится к институтам политической системы?</w:t>
      </w:r>
    </w:p>
    <w:p w:rsidR="002F5611" w:rsidRPr="00F52718" w:rsidRDefault="002F5611" w:rsidP="00F35EFF">
      <w:pPr>
        <w:pStyle w:val="ListParagraph"/>
        <w:numPr>
          <w:ilvl w:val="0"/>
          <w:numId w:val="42"/>
        </w:numPr>
        <w:rPr>
          <w:sz w:val="20"/>
          <w:szCs w:val="20"/>
        </w:rPr>
      </w:pPr>
      <w:r w:rsidRPr="00F52718">
        <w:rPr>
          <w:sz w:val="20"/>
          <w:szCs w:val="20"/>
        </w:rPr>
        <w:t>Политические организации, главной из которых является государство</w:t>
      </w:r>
    </w:p>
    <w:p w:rsidR="002F5611" w:rsidRPr="00B22D5F" w:rsidRDefault="002F5611" w:rsidP="00F35EFF">
      <w:pPr>
        <w:pStyle w:val="ListParagraph"/>
        <w:numPr>
          <w:ilvl w:val="0"/>
          <w:numId w:val="42"/>
        </w:numPr>
        <w:rPr>
          <w:sz w:val="20"/>
          <w:szCs w:val="20"/>
        </w:rPr>
      </w:pPr>
      <w:r w:rsidRPr="00B22D5F">
        <w:rPr>
          <w:sz w:val="20"/>
          <w:szCs w:val="20"/>
        </w:rPr>
        <w:t>Совокупность отношений и форм взаимодействия между социальными группами и индивидами</w:t>
      </w:r>
    </w:p>
    <w:p w:rsidR="002F5611" w:rsidRPr="00B22D5F" w:rsidRDefault="002F5611" w:rsidP="00F35EFF">
      <w:pPr>
        <w:pStyle w:val="ListParagraph"/>
        <w:numPr>
          <w:ilvl w:val="0"/>
          <w:numId w:val="42"/>
        </w:numPr>
        <w:rPr>
          <w:sz w:val="20"/>
          <w:szCs w:val="20"/>
        </w:rPr>
      </w:pPr>
      <w:r w:rsidRPr="00B22D5F">
        <w:rPr>
          <w:sz w:val="20"/>
          <w:szCs w:val="20"/>
        </w:rPr>
        <w:t>Нормы и традиции, регулирующие политическую жизнь общества</w:t>
      </w:r>
    </w:p>
    <w:p w:rsidR="002F5611" w:rsidRPr="00B22D5F" w:rsidRDefault="002F5611" w:rsidP="00F35EFF">
      <w:pPr>
        <w:pStyle w:val="ListParagraph"/>
        <w:numPr>
          <w:ilvl w:val="0"/>
          <w:numId w:val="42"/>
        </w:numPr>
        <w:rPr>
          <w:sz w:val="20"/>
          <w:szCs w:val="20"/>
        </w:rPr>
      </w:pPr>
      <w:r w:rsidRPr="00B22D5F">
        <w:rPr>
          <w:sz w:val="20"/>
          <w:szCs w:val="20"/>
        </w:rPr>
        <w:t>Совокупность различных по своему содержанию политических идей</w:t>
      </w:r>
    </w:p>
    <w:p w:rsidR="002F5611" w:rsidRPr="00B22D5F" w:rsidRDefault="002F5611" w:rsidP="00873FBE">
      <w:pPr>
        <w:outlineLvl w:val="0"/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А17.</w:t>
      </w:r>
      <w:r w:rsidRPr="00B22D5F">
        <w:rPr>
          <w:sz w:val="20"/>
          <w:szCs w:val="20"/>
        </w:rPr>
        <w:t xml:space="preserve"> Правовое государство отличает</w:t>
      </w:r>
    </w:p>
    <w:p w:rsidR="002F5611" w:rsidRPr="00B22D5F" w:rsidRDefault="002F5611" w:rsidP="00F35EFF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B22D5F">
        <w:rPr>
          <w:sz w:val="20"/>
          <w:szCs w:val="20"/>
        </w:rPr>
        <w:t>Развитие культурно-национальных автономий</w:t>
      </w:r>
    </w:p>
    <w:p w:rsidR="002F5611" w:rsidRPr="00B22D5F" w:rsidRDefault="002F5611" w:rsidP="00F35EFF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Наличие разветвлённой системы судов различных уровней </w:t>
      </w:r>
    </w:p>
    <w:p w:rsidR="002F5611" w:rsidRPr="00B22D5F" w:rsidRDefault="002F5611" w:rsidP="00F35EFF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B22D5F">
        <w:rPr>
          <w:sz w:val="20"/>
          <w:szCs w:val="20"/>
        </w:rPr>
        <w:t>Формирование эффективной системы правоохранительных органов</w:t>
      </w:r>
    </w:p>
    <w:p w:rsidR="002F5611" w:rsidRPr="00F52718" w:rsidRDefault="002F5611" w:rsidP="00F35EFF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F52718">
        <w:rPr>
          <w:sz w:val="20"/>
          <w:szCs w:val="20"/>
        </w:rPr>
        <w:t>Верховенство закона, закрепляющего  права и свободы граждан</w:t>
      </w: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А18.</w:t>
      </w:r>
      <w:r w:rsidRPr="00B22D5F">
        <w:rPr>
          <w:sz w:val="20"/>
          <w:szCs w:val="20"/>
        </w:rPr>
        <w:t xml:space="preserve"> В государстве К. права и свободы граждан гарантируются законом, в СМИ представлен широкий спектр политических взглядов. Какой политический режим сложился в государстве К.?</w:t>
      </w:r>
    </w:p>
    <w:p w:rsidR="002F5611" w:rsidRDefault="002F5611" w:rsidP="00873FBE">
      <w:pPr>
        <w:pStyle w:val="ListParagraph"/>
        <w:numPr>
          <w:ilvl w:val="0"/>
          <w:numId w:val="19"/>
        </w:numPr>
        <w:rPr>
          <w:b/>
          <w:bCs/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F52718" w:rsidRDefault="002F5611" w:rsidP="00F35EFF">
      <w:pPr>
        <w:pStyle w:val="ListParagraph"/>
        <w:numPr>
          <w:ilvl w:val="0"/>
          <w:numId w:val="44"/>
        </w:numPr>
        <w:rPr>
          <w:sz w:val="20"/>
          <w:szCs w:val="20"/>
        </w:rPr>
      </w:pPr>
      <w:r w:rsidRPr="00F52718">
        <w:rPr>
          <w:sz w:val="20"/>
          <w:szCs w:val="20"/>
        </w:rPr>
        <w:t xml:space="preserve">Демократический </w:t>
      </w:r>
    </w:p>
    <w:p w:rsidR="002F5611" w:rsidRPr="00B22D5F" w:rsidRDefault="002F5611" w:rsidP="00F35EFF">
      <w:pPr>
        <w:pStyle w:val="ListParagraph"/>
        <w:numPr>
          <w:ilvl w:val="0"/>
          <w:numId w:val="44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Тоталитарный </w:t>
      </w:r>
    </w:p>
    <w:p w:rsidR="002F5611" w:rsidRPr="00B22D5F" w:rsidRDefault="002F5611" w:rsidP="00F35EFF">
      <w:pPr>
        <w:pStyle w:val="ListParagraph"/>
        <w:numPr>
          <w:ilvl w:val="0"/>
          <w:numId w:val="44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Авторитарный </w:t>
      </w:r>
    </w:p>
    <w:p w:rsidR="002F5611" w:rsidRPr="00B22D5F" w:rsidRDefault="002F5611" w:rsidP="00F35EFF">
      <w:pPr>
        <w:pStyle w:val="ListParagraph"/>
        <w:numPr>
          <w:ilvl w:val="0"/>
          <w:numId w:val="44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Диктаторский </w:t>
      </w:r>
    </w:p>
    <w:p w:rsidR="002F5611" w:rsidRDefault="002F5611" w:rsidP="00873FBE">
      <w:pPr>
        <w:pStyle w:val="ListParagraph"/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outlineLvl w:val="0"/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А19.</w:t>
      </w:r>
      <w:r w:rsidRPr="00B22D5F">
        <w:rPr>
          <w:sz w:val="20"/>
          <w:szCs w:val="20"/>
        </w:rPr>
        <w:t xml:space="preserve"> Верны ли следующие суждения о правах граждан?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>А. В референдуме вправе участвовать гражданин РФ, достигший 18-летнего возраста.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>Б. Гражданин, признанный по суду недееспособным, не может принимать участие в выборах.</w:t>
      </w:r>
    </w:p>
    <w:p w:rsidR="002F5611" w:rsidRDefault="002F5611" w:rsidP="00873FBE">
      <w:pPr>
        <w:pStyle w:val="ListParagraph"/>
        <w:numPr>
          <w:ilvl w:val="0"/>
          <w:numId w:val="20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45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А</w:t>
      </w:r>
    </w:p>
    <w:p w:rsidR="002F5611" w:rsidRPr="00B22D5F" w:rsidRDefault="002F5611" w:rsidP="00F35EFF">
      <w:pPr>
        <w:pStyle w:val="ListParagraph"/>
        <w:numPr>
          <w:ilvl w:val="0"/>
          <w:numId w:val="45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Б</w:t>
      </w:r>
    </w:p>
    <w:p w:rsidR="002F5611" w:rsidRPr="00F52718" w:rsidRDefault="002F5611" w:rsidP="00F35EFF">
      <w:pPr>
        <w:pStyle w:val="ListParagraph"/>
        <w:numPr>
          <w:ilvl w:val="0"/>
          <w:numId w:val="45"/>
        </w:numPr>
        <w:rPr>
          <w:sz w:val="20"/>
          <w:szCs w:val="20"/>
        </w:rPr>
      </w:pPr>
      <w:r w:rsidRPr="00F52718">
        <w:rPr>
          <w:sz w:val="20"/>
          <w:szCs w:val="20"/>
        </w:rPr>
        <w:t>Верны оба суждения</w:t>
      </w:r>
    </w:p>
    <w:p w:rsidR="002F5611" w:rsidRDefault="002F5611" w:rsidP="00F35EFF">
      <w:pPr>
        <w:pStyle w:val="ListParagraph"/>
        <w:numPr>
          <w:ilvl w:val="0"/>
          <w:numId w:val="45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B22D5F">
        <w:rPr>
          <w:sz w:val="20"/>
          <w:szCs w:val="20"/>
        </w:rPr>
        <w:t>Оба суждения неверны</w:t>
      </w:r>
    </w:p>
    <w:p w:rsidR="002F5611" w:rsidRPr="00B22D5F" w:rsidRDefault="002F5611" w:rsidP="00F35EFF">
      <w:pPr>
        <w:pStyle w:val="ListParagraph"/>
        <w:rPr>
          <w:sz w:val="20"/>
          <w:szCs w:val="20"/>
        </w:r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А20.</w:t>
      </w:r>
      <w:r w:rsidRPr="00B22D5F">
        <w:rPr>
          <w:sz w:val="20"/>
          <w:szCs w:val="20"/>
        </w:rPr>
        <w:t xml:space="preserve"> Действующая Конституция РФ была принята</w:t>
      </w:r>
    </w:p>
    <w:p w:rsidR="002F5611" w:rsidRDefault="002F5611" w:rsidP="00873FBE">
      <w:pPr>
        <w:pStyle w:val="ListParagraph"/>
        <w:numPr>
          <w:ilvl w:val="0"/>
          <w:numId w:val="21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46"/>
        </w:numPr>
        <w:rPr>
          <w:sz w:val="20"/>
          <w:szCs w:val="20"/>
        </w:rPr>
      </w:pPr>
      <w:r w:rsidRPr="00B22D5F">
        <w:rPr>
          <w:sz w:val="20"/>
          <w:szCs w:val="20"/>
        </w:rPr>
        <w:t>Советом Федерации</w:t>
      </w:r>
    </w:p>
    <w:p w:rsidR="002F5611" w:rsidRPr="00B22D5F" w:rsidRDefault="002F5611" w:rsidP="00F35EFF">
      <w:pPr>
        <w:pStyle w:val="ListParagraph"/>
        <w:numPr>
          <w:ilvl w:val="0"/>
          <w:numId w:val="46"/>
        </w:numPr>
        <w:rPr>
          <w:sz w:val="20"/>
          <w:szCs w:val="20"/>
        </w:rPr>
      </w:pPr>
      <w:r w:rsidRPr="00B22D5F">
        <w:rPr>
          <w:sz w:val="20"/>
          <w:szCs w:val="20"/>
        </w:rPr>
        <w:t>Государственной Думой</w:t>
      </w:r>
    </w:p>
    <w:p w:rsidR="002F5611" w:rsidRPr="00B22D5F" w:rsidRDefault="002F5611" w:rsidP="00F35EFF">
      <w:pPr>
        <w:pStyle w:val="ListParagraph"/>
        <w:numPr>
          <w:ilvl w:val="0"/>
          <w:numId w:val="46"/>
        </w:numPr>
        <w:rPr>
          <w:sz w:val="20"/>
          <w:szCs w:val="20"/>
        </w:rPr>
      </w:pPr>
      <w:r w:rsidRPr="00B22D5F">
        <w:rPr>
          <w:sz w:val="20"/>
          <w:szCs w:val="20"/>
        </w:rPr>
        <w:t>Государственным советом</w:t>
      </w:r>
    </w:p>
    <w:p w:rsidR="002F5611" w:rsidRPr="00F52718" w:rsidRDefault="002F5611" w:rsidP="00F35EFF">
      <w:pPr>
        <w:pStyle w:val="ListParagraph"/>
        <w:numPr>
          <w:ilvl w:val="0"/>
          <w:numId w:val="46"/>
        </w:numPr>
        <w:rPr>
          <w:sz w:val="20"/>
          <w:szCs w:val="20"/>
        </w:rPr>
      </w:pPr>
      <w:r w:rsidRPr="00F52718">
        <w:rPr>
          <w:sz w:val="20"/>
          <w:szCs w:val="20"/>
        </w:rPr>
        <w:t>Всенародным голосованием</w:t>
      </w:r>
    </w:p>
    <w:p w:rsidR="002F5611" w:rsidRDefault="002F5611" w:rsidP="00873FBE">
      <w:pPr>
        <w:pStyle w:val="ListParagraph"/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outlineLvl w:val="0"/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 xml:space="preserve"> А21.</w:t>
      </w:r>
      <w:r w:rsidRPr="00B22D5F">
        <w:rPr>
          <w:sz w:val="20"/>
          <w:szCs w:val="20"/>
        </w:rPr>
        <w:t xml:space="preserve"> Одним из видов уголовного наказания является</w:t>
      </w:r>
    </w:p>
    <w:p w:rsidR="002F5611" w:rsidRDefault="002F5611" w:rsidP="00873FBE">
      <w:pPr>
        <w:pStyle w:val="ListParagraph"/>
        <w:numPr>
          <w:ilvl w:val="0"/>
          <w:numId w:val="22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873FBE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B22D5F">
        <w:rPr>
          <w:sz w:val="20"/>
          <w:szCs w:val="20"/>
        </w:rPr>
        <w:t>Административный штраф</w:t>
      </w:r>
    </w:p>
    <w:p w:rsidR="002F5611" w:rsidRPr="00B22D5F" w:rsidRDefault="002F5611" w:rsidP="00873FBE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Предупреждение </w:t>
      </w:r>
    </w:p>
    <w:p w:rsidR="002F5611" w:rsidRPr="00F52718" w:rsidRDefault="002F5611" w:rsidP="00873FBE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F52718">
        <w:rPr>
          <w:sz w:val="20"/>
          <w:szCs w:val="20"/>
        </w:rPr>
        <w:t>Лишение свободы</w:t>
      </w:r>
    </w:p>
    <w:p w:rsidR="002F5611" w:rsidRPr="00B22D5F" w:rsidRDefault="002F5611" w:rsidP="00873FBE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B22D5F">
        <w:rPr>
          <w:sz w:val="20"/>
          <w:szCs w:val="20"/>
        </w:rPr>
        <w:t>Объявление выговора</w:t>
      </w:r>
    </w:p>
    <w:p w:rsidR="002F5611" w:rsidRDefault="002F5611" w:rsidP="00873FBE">
      <w:pPr>
        <w:pStyle w:val="ListParagraph"/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outlineLvl w:val="0"/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А22.</w:t>
      </w:r>
      <w:r w:rsidRPr="00B22D5F">
        <w:rPr>
          <w:sz w:val="20"/>
          <w:szCs w:val="20"/>
        </w:rPr>
        <w:t xml:space="preserve"> Основы общественного строя РФ законодательно закреплены</w:t>
      </w:r>
    </w:p>
    <w:p w:rsidR="002F5611" w:rsidRDefault="002F5611" w:rsidP="00873FBE">
      <w:pPr>
        <w:pStyle w:val="ListParagraph"/>
        <w:numPr>
          <w:ilvl w:val="0"/>
          <w:numId w:val="23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47"/>
        </w:numPr>
        <w:rPr>
          <w:sz w:val="20"/>
          <w:szCs w:val="20"/>
        </w:rPr>
      </w:pPr>
      <w:r w:rsidRPr="00B22D5F">
        <w:rPr>
          <w:sz w:val="20"/>
          <w:szCs w:val="20"/>
        </w:rPr>
        <w:t>Гражданским кодексом РФ</w:t>
      </w:r>
    </w:p>
    <w:p w:rsidR="002F5611" w:rsidRPr="00B22D5F" w:rsidRDefault="002F5611" w:rsidP="00F35EFF">
      <w:pPr>
        <w:pStyle w:val="ListParagraph"/>
        <w:numPr>
          <w:ilvl w:val="0"/>
          <w:numId w:val="47"/>
        </w:numPr>
        <w:rPr>
          <w:sz w:val="20"/>
          <w:szCs w:val="20"/>
        </w:rPr>
      </w:pPr>
      <w:r w:rsidRPr="00B22D5F">
        <w:rPr>
          <w:sz w:val="20"/>
          <w:szCs w:val="20"/>
        </w:rPr>
        <w:t>Всеобщей декларацией прав человека</w:t>
      </w:r>
    </w:p>
    <w:p w:rsidR="002F5611" w:rsidRPr="00F52718" w:rsidRDefault="002F5611" w:rsidP="00F35EFF">
      <w:pPr>
        <w:pStyle w:val="ListParagraph"/>
        <w:numPr>
          <w:ilvl w:val="0"/>
          <w:numId w:val="47"/>
        </w:numPr>
        <w:rPr>
          <w:sz w:val="20"/>
          <w:szCs w:val="20"/>
        </w:rPr>
      </w:pPr>
      <w:r w:rsidRPr="00F52718">
        <w:rPr>
          <w:sz w:val="20"/>
          <w:szCs w:val="20"/>
        </w:rPr>
        <w:t>Конституцией РФ</w:t>
      </w:r>
    </w:p>
    <w:p w:rsidR="002F5611" w:rsidRPr="00B22D5F" w:rsidRDefault="002F5611" w:rsidP="00F35EFF">
      <w:pPr>
        <w:pStyle w:val="ListParagraph"/>
        <w:numPr>
          <w:ilvl w:val="0"/>
          <w:numId w:val="47"/>
        </w:numPr>
        <w:rPr>
          <w:sz w:val="20"/>
          <w:szCs w:val="20"/>
        </w:rPr>
      </w:pPr>
      <w:r w:rsidRPr="00B22D5F">
        <w:rPr>
          <w:sz w:val="20"/>
          <w:szCs w:val="20"/>
        </w:rPr>
        <w:t>Трудовым кодексом РФ</w:t>
      </w:r>
    </w:p>
    <w:p w:rsidR="002F5611" w:rsidRDefault="002F5611" w:rsidP="00873FBE">
      <w:p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А23.</w:t>
      </w:r>
      <w:r w:rsidRPr="00B22D5F">
        <w:rPr>
          <w:sz w:val="20"/>
          <w:szCs w:val="20"/>
        </w:rPr>
        <w:t xml:space="preserve"> Гражданка С. Заказала в ателье свадебное платье. Накануне срока исполнения заказа ей позвонили из ателье и, извинившись, сообщили, что у них заболела швея, поэтому они не могут вовремя сшить ей платье. Гражданка С. Подала на ателье в суд. Статьи какого кодекса станут основой рассмотрения дела в суде? </w:t>
      </w:r>
    </w:p>
    <w:p w:rsidR="002F5611" w:rsidRDefault="002F5611" w:rsidP="00873FBE">
      <w:pPr>
        <w:pStyle w:val="ListParagraph"/>
        <w:numPr>
          <w:ilvl w:val="0"/>
          <w:numId w:val="24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48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Трудового </w:t>
      </w:r>
    </w:p>
    <w:p w:rsidR="002F5611" w:rsidRPr="00B22D5F" w:rsidRDefault="002F5611" w:rsidP="00F35EFF">
      <w:pPr>
        <w:pStyle w:val="ListParagraph"/>
        <w:numPr>
          <w:ilvl w:val="0"/>
          <w:numId w:val="48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Административного </w:t>
      </w:r>
    </w:p>
    <w:p w:rsidR="002F5611" w:rsidRPr="00B22D5F" w:rsidRDefault="002F5611" w:rsidP="00F35EFF">
      <w:pPr>
        <w:pStyle w:val="ListParagraph"/>
        <w:numPr>
          <w:ilvl w:val="0"/>
          <w:numId w:val="48"/>
        </w:numPr>
        <w:rPr>
          <w:sz w:val="20"/>
          <w:szCs w:val="20"/>
        </w:rPr>
      </w:pPr>
      <w:r w:rsidRPr="00B22D5F">
        <w:rPr>
          <w:sz w:val="20"/>
          <w:szCs w:val="20"/>
        </w:rPr>
        <w:t xml:space="preserve">Финансового </w:t>
      </w:r>
    </w:p>
    <w:p w:rsidR="002F5611" w:rsidRPr="00F52718" w:rsidRDefault="002F5611" w:rsidP="00F35EFF">
      <w:pPr>
        <w:pStyle w:val="ListParagraph"/>
        <w:numPr>
          <w:ilvl w:val="0"/>
          <w:numId w:val="48"/>
        </w:numPr>
        <w:rPr>
          <w:sz w:val="20"/>
          <w:szCs w:val="20"/>
        </w:rPr>
      </w:pPr>
      <w:r w:rsidRPr="00F52718">
        <w:rPr>
          <w:sz w:val="20"/>
          <w:szCs w:val="20"/>
        </w:rPr>
        <w:t xml:space="preserve">Гражданского </w:t>
      </w:r>
    </w:p>
    <w:p w:rsidR="002F5611" w:rsidRDefault="002F5611" w:rsidP="00873FBE">
      <w:pPr>
        <w:pStyle w:val="ListParagraph"/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А24.</w:t>
      </w:r>
      <w:r w:rsidRPr="00B22D5F">
        <w:rPr>
          <w:sz w:val="20"/>
          <w:szCs w:val="20"/>
        </w:rPr>
        <w:t xml:space="preserve"> Верны ли следующие суждения о правах потребителя?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>А. Права потребителя включают в себя контроль за производством и распространением товаров.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>Б. Права потребителя включают в себя определение рынка сбыта товаров.</w:t>
      </w:r>
    </w:p>
    <w:p w:rsidR="002F5611" w:rsidRDefault="002F5611" w:rsidP="00873FBE">
      <w:pPr>
        <w:pStyle w:val="ListParagraph"/>
        <w:numPr>
          <w:ilvl w:val="0"/>
          <w:numId w:val="25"/>
        </w:numPr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F35EFF">
      <w:pPr>
        <w:pStyle w:val="ListParagraph"/>
        <w:numPr>
          <w:ilvl w:val="0"/>
          <w:numId w:val="49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А</w:t>
      </w:r>
    </w:p>
    <w:p w:rsidR="002F5611" w:rsidRPr="00B22D5F" w:rsidRDefault="002F5611" w:rsidP="00F35EFF">
      <w:pPr>
        <w:pStyle w:val="ListParagraph"/>
        <w:numPr>
          <w:ilvl w:val="0"/>
          <w:numId w:val="49"/>
        </w:numPr>
        <w:rPr>
          <w:sz w:val="20"/>
          <w:szCs w:val="20"/>
        </w:rPr>
      </w:pPr>
      <w:r w:rsidRPr="00B22D5F">
        <w:rPr>
          <w:sz w:val="20"/>
          <w:szCs w:val="20"/>
        </w:rPr>
        <w:t>Верно только Б</w:t>
      </w:r>
    </w:p>
    <w:p w:rsidR="002F5611" w:rsidRPr="00B22D5F" w:rsidRDefault="002F5611" w:rsidP="00F35EFF">
      <w:pPr>
        <w:pStyle w:val="ListParagraph"/>
        <w:numPr>
          <w:ilvl w:val="0"/>
          <w:numId w:val="49"/>
        </w:numPr>
        <w:rPr>
          <w:sz w:val="20"/>
          <w:szCs w:val="20"/>
        </w:rPr>
      </w:pPr>
      <w:r w:rsidRPr="00B22D5F">
        <w:rPr>
          <w:sz w:val="20"/>
          <w:szCs w:val="20"/>
        </w:rPr>
        <w:t>Верны оба суждения</w:t>
      </w:r>
    </w:p>
    <w:p w:rsidR="002F5611" w:rsidRPr="00F52718" w:rsidRDefault="002F5611" w:rsidP="00F35EFF">
      <w:pPr>
        <w:pStyle w:val="ListParagraph"/>
        <w:numPr>
          <w:ilvl w:val="0"/>
          <w:numId w:val="49"/>
        </w:numPr>
        <w:rPr>
          <w:sz w:val="20"/>
          <w:szCs w:val="20"/>
        </w:rPr>
      </w:pPr>
      <w:r w:rsidRPr="00F52718">
        <w:rPr>
          <w:sz w:val="20"/>
          <w:szCs w:val="20"/>
        </w:rPr>
        <w:t>Оба суждения неверны</w:t>
      </w:r>
    </w:p>
    <w:p w:rsidR="002F5611" w:rsidRDefault="002F5611" w:rsidP="00873FBE">
      <w:pPr>
        <w:pStyle w:val="ListParagraph"/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Default="002F5611" w:rsidP="00873FBE">
      <w:pPr>
        <w:pStyle w:val="ListParagraph"/>
        <w:rPr>
          <w:sz w:val="20"/>
          <w:szCs w:val="20"/>
        </w:rPr>
      </w:pPr>
    </w:p>
    <w:p w:rsidR="002F5611" w:rsidRDefault="002F5611" w:rsidP="00873FBE">
      <w:pPr>
        <w:pStyle w:val="ListParagraph"/>
        <w:rPr>
          <w:sz w:val="20"/>
          <w:szCs w:val="20"/>
        </w:rPr>
      </w:pPr>
    </w:p>
    <w:p w:rsidR="002F5611" w:rsidRDefault="002F5611" w:rsidP="00873FBE">
      <w:pPr>
        <w:pStyle w:val="ListParagraph"/>
        <w:rPr>
          <w:sz w:val="20"/>
          <w:szCs w:val="20"/>
        </w:rPr>
      </w:pPr>
    </w:p>
    <w:p w:rsidR="002F5611" w:rsidRPr="00B22D5F" w:rsidRDefault="002F5611" w:rsidP="00873FBE">
      <w:pPr>
        <w:pStyle w:val="ListParagraph"/>
        <w:rPr>
          <w:sz w:val="20"/>
          <w:szCs w:val="20"/>
        </w:rPr>
      </w:pPr>
    </w:p>
    <w:p w:rsidR="002F5611" w:rsidRPr="00B22D5F" w:rsidRDefault="002F5611" w:rsidP="00873FBE">
      <w:pPr>
        <w:pStyle w:val="ListParagraph"/>
        <w:jc w:val="center"/>
        <w:outlineLvl w:val="0"/>
        <w:rPr>
          <w:b/>
          <w:bCs/>
          <w:sz w:val="20"/>
          <w:szCs w:val="20"/>
        </w:rPr>
      </w:pPr>
      <w:r w:rsidRPr="00B22D5F">
        <w:rPr>
          <w:b/>
          <w:bCs/>
          <w:sz w:val="20"/>
          <w:szCs w:val="20"/>
        </w:rPr>
        <w:t>Часть В.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2F5611" w:rsidRPr="00B22D5F">
        <w:tc>
          <w:tcPr>
            <w:tcW w:w="9571" w:type="dxa"/>
          </w:tcPr>
          <w:p w:rsidR="002F5611" w:rsidRPr="00B22D5F" w:rsidRDefault="002F5611" w:rsidP="007E495C">
            <w:pPr>
              <w:pStyle w:val="ListParagraph"/>
              <w:spacing w:after="0" w:line="240" w:lineRule="auto"/>
              <w:ind w:left="0" w:firstLine="709"/>
              <w:rPr>
                <w:b/>
                <w:bCs/>
                <w:sz w:val="20"/>
                <w:szCs w:val="20"/>
              </w:rPr>
            </w:pPr>
            <w:r w:rsidRPr="00B22D5F">
              <w:rPr>
                <w:b/>
                <w:bCs/>
                <w:sz w:val="20"/>
                <w:szCs w:val="20"/>
              </w:rPr>
              <w:t>При выполнении заданий этой части запишите ваш ответ в бланк ответов № 1 рядом с номером задания (В1 – В6) начиная с первой клеточки. Ответ необходимо дать в идее слова (словосочетания), последовательности букв или цифр без пробелов и знаков препинания. Каждую букву или цифру пишите в отдельной клеточке в соответствии с приведёнными образцами.</w:t>
            </w:r>
          </w:p>
        </w:tc>
      </w:tr>
    </w:tbl>
    <w:p w:rsidR="002F5611" w:rsidRPr="00B22D5F" w:rsidRDefault="002F5611" w:rsidP="00873FBE">
      <w:pPr>
        <w:pStyle w:val="ListParagraph"/>
        <w:jc w:val="center"/>
        <w:rPr>
          <w:sz w:val="20"/>
          <w:szCs w:val="20"/>
        </w:rPr>
      </w:pP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В1.</w:t>
      </w:r>
      <w:r w:rsidRPr="00B22D5F">
        <w:rPr>
          <w:sz w:val="20"/>
          <w:szCs w:val="20"/>
        </w:rPr>
        <w:t xml:space="preserve"> Запишите слово, пропущенное в схеме:</w:t>
      </w:r>
    </w:p>
    <w:p w:rsidR="002F5611" w:rsidRPr="00B22D5F" w:rsidRDefault="002F5611" w:rsidP="00873FBE">
      <w:pPr>
        <w:rPr>
          <w:sz w:val="20"/>
          <w:szCs w:val="20"/>
        </w:rPr>
      </w:pPr>
      <w:r w:rsidRPr="006F610A">
        <w:rPr>
          <w:noProof/>
          <w:sz w:val="20"/>
          <w:szCs w:val="20"/>
          <w:lang w:eastAsia="ru-RU"/>
        </w:rPr>
        <w:pict>
          <v:shape id="Схема 3" o:spid="_x0000_i1028" type="#_x0000_t75" style="width:387.75pt;height:134.25pt;visibility:visible">
            <v:imagedata r:id="rId10" o:title="" croptop="-7123f" cropbottom="-7331f"/>
            <o:lock v:ext="edit" aspectratio="f"/>
          </v:shape>
        </w:pict>
      </w:r>
    </w:p>
    <w:p w:rsidR="002F5611" w:rsidRPr="00B22D5F" w:rsidRDefault="002F5611" w:rsidP="00873FBE">
      <w:pPr>
        <w:rPr>
          <w:b/>
          <w:bCs/>
          <w:i/>
          <w:iCs/>
          <w:sz w:val="20"/>
          <w:szCs w:val="20"/>
        </w:rPr>
      </w:pPr>
      <w:r w:rsidRPr="00B22D5F">
        <w:rPr>
          <w:i/>
          <w:iCs/>
          <w:sz w:val="20"/>
          <w:szCs w:val="20"/>
        </w:rPr>
        <w:t>Ответ:______________________________________</w:t>
      </w: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В 2.</w:t>
      </w:r>
      <w:r w:rsidRPr="00B22D5F">
        <w:rPr>
          <w:sz w:val="20"/>
          <w:szCs w:val="20"/>
        </w:rPr>
        <w:t xml:space="preserve"> Ниже приведен ряд терминов. Все они, за исключением одного, относятся к понятию «потребитель».</w:t>
      </w:r>
    </w:p>
    <w:p w:rsidR="002F5611" w:rsidRPr="00B22D5F" w:rsidRDefault="002F5611" w:rsidP="00873FBE">
      <w:pPr>
        <w:rPr>
          <w:i/>
          <w:iCs/>
          <w:sz w:val="20"/>
          <w:szCs w:val="20"/>
        </w:rPr>
      </w:pPr>
      <w:r w:rsidRPr="00B22D5F">
        <w:rPr>
          <w:i/>
          <w:iCs/>
          <w:sz w:val="20"/>
          <w:szCs w:val="20"/>
        </w:rPr>
        <w:t>Спрос, реклама, технология, ассортимент, страховой полис, сбережения, прожиточный минимум.</w:t>
      </w:r>
    </w:p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 xml:space="preserve">Найдите и укажите термин, выпадающий из общего ряда. </w:t>
      </w:r>
    </w:p>
    <w:p w:rsidR="002F5611" w:rsidRPr="00B22D5F" w:rsidRDefault="002F5611" w:rsidP="00873FBE">
      <w:pPr>
        <w:rPr>
          <w:b/>
          <w:bCs/>
          <w:i/>
          <w:iCs/>
          <w:sz w:val="20"/>
          <w:szCs w:val="20"/>
        </w:rPr>
      </w:pPr>
      <w:r w:rsidRPr="00B22D5F">
        <w:rPr>
          <w:i/>
          <w:iCs/>
          <w:sz w:val="20"/>
          <w:szCs w:val="20"/>
        </w:rPr>
        <w:t>Ответ:__________________________________________________</w:t>
      </w: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В 3.</w:t>
      </w:r>
      <w:r w:rsidRPr="00B22D5F">
        <w:rPr>
          <w:sz w:val="20"/>
          <w:szCs w:val="20"/>
        </w:rPr>
        <w:t xml:space="preserve"> Установите соответствие между характеристиками чувственного познания и их формами: к каждой позиции, данной в первом столбце, подберите соответствующую позицию из  второго столбца.</w:t>
      </w:r>
    </w:p>
    <w:tbl>
      <w:tblPr>
        <w:tblW w:w="0" w:type="auto"/>
        <w:tblInd w:w="2" w:type="dxa"/>
        <w:tblLook w:val="00A0"/>
      </w:tblPr>
      <w:tblGrid>
        <w:gridCol w:w="4785"/>
        <w:gridCol w:w="4786"/>
      </w:tblGrid>
      <w:tr w:rsidR="002F5611" w:rsidRPr="00B22D5F">
        <w:tc>
          <w:tcPr>
            <w:tcW w:w="4785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 xml:space="preserve">ХАРАКТЕРИСТИКИ ЧУВСТВЕННОГО ПОЗНАНИЯ </w:t>
            </w:r>
          </w:p>
        </w:tc>
        <w:tc>
          <w:tcPr>
            <w:tcW w:w="4786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ФОРМЫ ЧУВСТВЕННОГО ПОЗНАНИЯ</w:t>
            </w:r>
          </w:p>
        </w:tc>
      </w:tr>
      <w:tr w:rsidR="002F5611" w:rsidRPr="00B22D5F">
        <w:tc>
          <w:tcPr>
            <w:tcW w:w="4785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А) отражение предметов и их свойств в виде целостного образа</w:t>
            </w:r>
          </w:p>
        </w:tc>
        <w:tc>
          <w:tcPr>
            <w:tcW w:w="4786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1) ощущение</w:t>
            </w:r>
          </w:p>
        </w:tc>
      </w:tr>
      <w:tr w:rsidR="002F5611" w:rsidRPr="00B22D5F">
        <w:tc>
          <w:tcPr>
            <w:tcW w:w="4785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Б) сохранение в памяти обобщённого образа предмета</w:t>
            </w:r>
          </w:p>
        </w:tc>
        <w:tc>
          <w:tcPr>
            <w:tcW w:w="4786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2) представление</w:t>
            </w:r>
          </w:p>
        </w:tc>
      </w:tr>
      <w:tr w:rsidR="002F5611" w:rsidRPr="00B22D5F">
        <w:tc>
          <w:tcPr>
            <w:tcW w:w="4785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В) отражение в сознании человека отдельных свойств предмета</w:t>
            </w:r>
          </w:p>
        </w:tc>
        <w:tc>
          <w:tcPr>
            <w:tcW w:w="4786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3) восприятие</w:t>
            </w:r>
          </w:p>
        </w:tc>
      </w:tr>
    </w:tbl>
    <w:p w:rsidR="002F5611" w:rsidRPr="00B22D5F" w:rsidRDefault="002F5611" w:rsidP="00873FBE">
      <w:pPr>
        <w:rPr>
          <w:sz w:val="20"/>
          <w:szCs w:val="20"/>
        </w:rPr>
      </w:pPr>
      <w:r w:rsidRPr="00B22D5F">
        <w:rPr>
          <w:sz w:val="20"/>
          <w:szCs w:val="20"/>
        </w:rPr>
        <w:t xml:space="preserve"> Запишите в таблицу выбранные цифры, а затем получившуюся последовательность цифр перенесите в бланк ответов (без пробелов и других символов)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14"/>
        <w:gridCol w:w="1914"/>
        <w:gridCol w:w="1914"/>
      </w:tblGrid>
      <w:tr w:rsidR="002F5611" w:rsidRPr="00B22D5F">
        <w:tc>
          <w:tcPr>
            <w:tcW w:w="1914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 xml:space="preserve">А </w:t>
            </w:r>
          </w:p>
        </w:tc>
        <w:tc>
          <w:tcPr>
            <w:tcW w:w="1914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 xml:space="preserve">Б </w:t>
            </w:r>
          </w:p>
        </w:tc>
        <w:tc>
          <w:tcPr>
            <w:tcW w:w="1914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 xml:space="preserve">В </w:t>
            </w:r>
          </w:p>
        </w:tc>
      </w:tr>
      <w:tr w:rsidR="002F5611" w:rsidRPr="00B22D5F">
        <w:tc>
          <w:tcPr>
            <w:tcW w:w="1914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В4.</w:t>
      </w:r>
      <w:r w:rsidRPr="00B22D5F">
        <w:rPr>
          <w:sz w:val="20"/>
          <w:szCs w:val="20"/>
        </w:rPr>
        <w:t xml:space="preserve"> Найдите в приведённом ниже списке этические (моральные) нормы и обведите цифры, под которыми они указаны.</w:t>
      </w:r>
    </w:p>
    <w:p w:rsidR="002F5611" w:rsidRPr="00B22D5F" w:rsidRDefault="002F5611" w:rsidP="00F35EFF">
      <w:pPr>
        <w:pStyle w:val="ListParagraph"/>
        <w:numPr>
          <w:ilvl w:val="0"/>
          <w:numId w:val="50"/>
        </w:numPr>
        <w:rPr>
          <w:sz w:val="20"/>
          <w:szCs w:val="20"/>
        </w:rPr>
      </w:pPr>
      <w:r w:rsidRPr="00B22D5F">
        <w:rPr>
          <w:sz w:val="20"/>
          <w:szCs w:val="20"/>
        </w:rPr>
        <w:t>В полном объёме дееспособность по общему правилу наступает с 18 лет</w:t>
      </w:r>
    </w:p>
    <w:p w:rsidR="002F5611" w:rsidRPr="00B22D5F" w:rsidRDefault="002F5611" w:rsidP="00F35EFF">
      <w:pPr>
        <w:pStyle w:val="ListParagraph"/>
        <w:numPr>
          <w:ilvl w:val="0"/>
          <w:numId w:val="50"/>
        </w:numPr>
        <w:rPr>
          <w:sz w:val="20"/>
          <w:szCs w:val="20"/>
        </w:rPr>
      </w:pPr>
      <w:r w:rsidRPr="00B22D5F">
        <w:rPr>
          <w:sz w:val="20"/>
          <w:szCs w:val="20"/>
        </w:rPr>
        <w:t>К человеку следует относиться не как к средству, а как к цели</w:t>
      </w:r>
    </w:p>
    <w:p w:rsidR="002F5611" w:rsidRPr="00B22D5F" w:rsidRDefault="002F5611" w:rsidP="00F35EFF">
      <w:pPr>
        <w:pStyle w:val="ListParagraph"/>
        <w:numPr>
          <w:ilvl w:val="0"/>
          <w:numId w:val="50"/>
        </w:numPr>
        <w:rPr>
          <w:sz w:val="20"/>
          <w:szCs w:val="20"/>
        </w:rPr>
      </w:pPr>
      <w:r w:rsidRPr="00B22D5F">
        <w:rPr>
          <w:sz w:val="20"/>
          <w:szCs w:val="20"/>
        </w:rPr>
        <w:t>Общество с осуждением относится к нарушителям трудовой дисциплины</w:t>
      </w:r>
    </w:p>
    <w:p w:rsidR="002F5611" w:rsidRPr="00B22D5F" w:rsidRDefault="002F5611" w:rsidP="00F35EFF">
      <w:pPr>
        <w:pStyle w:val="ListParagraph"/>
        <w:numPr>
          <w:ilvl w:val="0"/>
          <w:numId w:val="50"/>
        </w:numPr>
        <w:rPr>
          <w:sz w:val="20"/>
          <w:szCs w:val="20"/>
        </w:rPr>
      </w:pPr>
      <w:r w:rsidRPr="00B22D5F">
        <w:rPr>
          <w:sz w:val="20"/>
          <w:szCs w:val="20"/>
        </w:rPr>
        <w:t>Трудовой договор (контракт) устанавливает взаимные обязанности работника и работодателя</w:t>
      </w:r>
    </w:p>
    <w:p w:rsidR="002F5611" w:rsidRPr="00B22D5F" w:rsidRDefault="002F5611" w:rsidP="00F35EFF">
      <w:pPr>
        <w:pStyle w:val="ListParagraph"/>
        <w:numPr>
          <w:ilvl w:val="0"/>
          <w:numId w:val="50"/>
        </w:numPr>
        <w:rPr>
          <w:sz w:val="20"/>
          <w:szCs w:val="20"/>
        </w:rPr>
      </w:pPr>
      <w:r w:rsidRPr="00B22D5F">
        <w:rPr>
          <w:sz w:val="20"/>
          <w:szCs w:val="20"/>
        </w:rPr>
        <w:t>Супруги могут заключить брачный договор</w:t>
      </w:r>
    </w:p>
    <w:p w:rsidR="002F5611" w:rsidRPr="00B22D5F" w:rsidRDefault="002F5611" w:rsidP="00F35EFF">
      <w:pPr>
        <w:pStyle w:val="ListParagraph"/>
        <w:numPr>
          <w:ilvl w:val="0"/>
          <w:numId w:val="50"/>
        </w:numPr>
        <w:rPr>
          <w:sz w:val="20"/>
          <w:szCs w:val="20"/>
        </w:rPr>
      </w:pPr>
      <w:r w:rsidRPr="00B22D5F">
        <w:rPr>
          <w:sz w:val="20"/>
          <w:szCs w:val="20"/>
        </w:rPr>
        <w:t>Ближнего своего нужно любить как себя самого</w:t>
      </w:r>
    </w:p>
    <w:p w:rsidR="002F5611" w:rsidRPr="00B22D5F" w:rsidRDefault="002F5611" w:rsidP="00873FBE">
      <w:pPr>
        <w:ind w:left="360"/>
        <w:rPr>
          <w:sz w:val="20"/>
          <w:szCs w:val="20"/>
        </w:rPr>
      </w:pPr>
      <w:r w:rsidRPr="00B22D5F">
        <w:rPr>
          <w:sz w:val="20"/>
          <w:szCs w:val="20"/>
        </w:rPr>
        <w:t>Обведённые цифры запишите в порядке возрастания.</w:t>
      </w:r>
    </w:p>
    <w:p w:rsidR="002F5611" w:rsidRPr="00B22D5F" w:rsidRDefault="002F5611" w:rsidP="00873FBE">
      <w:pPr>
        <w:ind w:left="360"/>
        <w:rPr>
          <w:b/>
          <w:bCs/>
          <w:i/>
          <w:iCs/>
          <w:sz w:val="20"/>
          <w:szCs w:val="20"/>
        </w:rPr>
      </w:pPr>
      <w:r w:rsidRPr="00B22D5F">
        <w:rPr>
          <w:i/>
          <w:iCs/>
          <w:sz w:val="20"/>
          <w:szCs w:val="20"/>
        </w:rPr>
        <w:t>Ответ:______________________________________</w:t>
      </w:r>
    </w:p>
    <w:p w:rsidR="002F5611" w:rsidRPr="00B22D5F" w:rsidRDefault="002F5611" w:rsidP="00873FBE">
      <w:pPr>
        <w:rPr>
          <w:sz w:val="20"/>
          <w:szCs w:val="20"/>
        </w:rPr>
      </w:pPr>
      <w:r w:rsidRPr="00F52718">
        <w:rPr>
          <w:b/>
          <w:bCs/>
          <w:sz w:val="20"/>
          <w:szCs w:val="20"/>
        </w:rPr>
        <w:t>В5.</w:t>
      </w:r>
      <w:r w:rsidRPr="00B22D5F">
        <w:rPr>
          <w:sz w:val="20"/>
          <w:szCs w:val="20"/>
        </w:rPr>
        <w:t xml:space="preserve"> Прочитайте приведённый ниже текст, каждое положение которого пронумеровано.</w:t>
      </w:r>
    </w:p>
    <w:p w:rsidR="002F5611" w:rsidRPr="00B22D5F" w:rsidRDefault="002F5611" w:rsidP="00873FBE">
      <w:pPr>
        <w:pStyle w:val="ListParagraph"/>
        <w:numPr>
          <w:ilvl w:val="0"/>
          <w:numId w:val="27"/>
        </w:numPr>
        <w:rPr>
          <w:b/>
          <w:bCs/>
          <w:sz w:val="20"/>
          <w:szCs w:val="20"/>
        </w:rPr>
      </w:pPr>
      <w:r w:rsidRPr="00B22D5F">
        <w:rPr>
          <w:sz w:val="20"/>
          <w:szCs w:val="20"/>
        </w:rPr>
        <w:t xml:space="preserve">Устав ООН обязывает государства развивать международное сотрудничество в целях содействия «всеобщему уважению и соблюдению прав человека».(2) На наш взгляд, это положение имеет фундаментальный характер.(3) К сожалению, в годы «холодной войны» единодушия среди государств по вопросу прав человека не было.(4) Устав ООН формулирует цели, которые должны быть достигнуты современными государствами. </w:t>
      </w:r>
    </w:p>
    <w:p w:rsidR="002F5611" w:rsidRPr="00B22D5F" w:rsidRDefault="002F5611" w:rsidP="00873FBE">
      <w:pPr>
        <w:ind w:left="360"/>
        <w:rPr>
          <w:sz w:val="20"/>
          <w:szCs w:val="20"/>
        </w:rPr>
      </w:pPr>
      <w:r w:rsidRPr="00B22D5F">
        <w:rPr>
          <w:sz w:val="20"/>
          <w:szCs w:val="20"/>
        </w:rPr>
        <w:t>Определите, какие положения текста носят</w:t>
      </w:r>
    </w:p>
    <w:p w:rsidR="002F5611" w:rsidRDefault="002F5611" w:rsidP="00873FBE">
      <w:pPr>
        <w:ind w:left="360"/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611" w:rsidRPr="00B22D5F" w:rsidRDefault="002F5611" w:rsidP="00873FBE">
      <w:pPr>
        <w:ind w:left="360"/>
        <w:rPr>
          <w:sz w:val="20"/>
          <w:szCs w:val="20"/>
        </w:rPr>
      </w:pPr>
      <w:r w:rsidRPr="00B22D5F">
        <w:rPr>
          <w:sz w:val="20"/>
          <w:szCs w:val="20"/>
        </w:rPr>
        <w:t>А) фактический характер</w:t>
      </w:r>
    </w:p>
    <w:p w:rsidR="002F5611" w:rsidRPr="00B22D5F" w:rsidRDefault="002F5611" w:rsidP="00873FBE">
      <w:pPr>
        <w:ind w:left="360"/>
        <w:rPr>
          <w:sz w:val="20"/>
          <w:szCs w:val="20"/>
        </w:rPr>
      </w:pPr>
      <w:r w:rsidRPr="00B22D5F">
        <w:rPr>
          <w:sz w:val="20"/>
          <w:szCs w:val="20"/>
        </w:rPr>
        <w:t>Б) характер оценочных суждений</w:t>
      </w:r>
    </w:p>
    <w:p w:rsidR="002F5611" w:rsidRDefault="002F5611" w:rsidP="00873FBE">
      <w:pPr>
        <w:ind w:left="360"/>
        <w:rPr>
          <w:sz w:val="20"/>
          <w:szCs w:val="20"/>
        </w:rPr>
        <w:sectPr w:rsidR="002F5611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611" w:rsidRPr="00B22D5F" w:rsidRDefault="002F5611" w:rsidP="00873FBE">
      <w:pPr>
        <w:ind w:left="360"/>
        <w:rPr>
          <w:sz w:val="20"/>
          <w:szCs w:val="20"/>
        </w:rPr>
      </w:pPr>
      <w:r w:rsidRPr="00B22D5F">
        <w:rPr>
          <w:sz w:val="20"/>
          <w:szCs w:val="20"/>
        </w:rPr>
        <w:t>Запишите под номером положения букву, обозначающую его характер. Получившуюся последовательность букв перенесите в бланк ответов.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2F5611" w:rsidRPr="00B22D5F">
        <w:tc>
          <w:tcPr>
            <w:tcW w:w="2392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1</w:t>
            </w:r>
          </w:p>
        </w:tc>
        <w:tc>
          <w:tcPr>
            <w:tcW w:w="2393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2</w:t>
            </w:r>
          </w:p>
        </w:tc>
        <w:tc>
          <w:tcPr>
            <w:tcW w:w="2393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3</w:t>
            </w:r>
          </w:p>
        </w:tc>
        <w:tc>
          <w:tcPr>
            <w:tcW w:w="2393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4</w:t>
            </w:r>
          </w:p>
        </w:tc>
      </w:tr>
      <w:tr w:rsidR="002F5611" w:rsidRPr="00B22D5F">
        <w:tc>
          <w:tcPr>
            <w:tcW w:w="2392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22D5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22D5F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2F5611" w:rsidRPr="00B22D5F" w:rsidRDefault="002F5611" w:rsidP="00873FBE">
      <w:pPr>
        <w:ind w:left="360"/>
        <w:rPr>
          <w:sz w:val="20"/>
          <w:szCs w:val="20"/>
        </w:rPr>
      </w:pPr>
    </w:p>
    <w:p w:rsidR="002F5611" w:rsidRPr="00B22D5F" w:rsidRDefault="002F5611" w:rsidP="00873FBE">
      <w:pPr>
        <w:ind w:left="360"/>
        <w:rPr>
          <w:sz w:val="20"/>
          <w:szCs w:val="20"/>
        </w:rPr>
      </w:pPr>
      <w:r w:rsidRPr="00B22D5F">
        <w:rPr>
          <w:sz w:val="20"/>
          <w:szCs w:val="20"/>
        </w:rPr>
        <w:t>В6. Прочитайте приведённый ниже текст, в котором пропущен ряд слов.</w:t>
      </w:r>
    </w:p>
    <w:p w:rsidR="002F5611" w:rsidRPr="00B22D5F" w:rsidRDefault="002F5611" w:rsidP="00873FBE">
      <w:pPr>
        <w:ind w:left="357" w:firstLine="709"/>
        <w:rPr>
          <w:sz w:val="20"/>
          <w:szCs w:val="20"/>
        </w:rPr>
      </w:pPr>
      <w:r w:rsidRPr="00B22D5F">
        <w:rPr>
          <w:sz w:val="20"/>
          <w:szCs w:val="20"/>
        </w:rPr>
        <w:t>Термин _____________(1) имеет два значения. Во-первых, так называется способ организации деятельности людей, направленной на создание благ, необходимых им для потребления. Синонимом этого  значения рассматриваемого термина является понятие «_____________»(2). Во-вторых, этим термином обозначают_____________(3), которая исследует, как люди используют имеющиеся ограниченные _____________(4) для удовлетворения своих неограниченных потребностей. В экономической жизни есть три главных участника: семьи, фирмы и _____________(5). Они взаимодействуют между собой через рынки факторов производства и потребительских товаров. Но всё же главное из действующих лиц, ради удовлетворения нужд которого должна осуществляться хозяйственная деятельность в любой стране, - _____________(6).</w:t>
      </w:r>
    </w:p>
    <w:p w:rsidR="002F5611" w:rsidRPr="00B22D5F" w:rsidRDefault="002F5611" w:rsidP="00873FBE">
      <w:pPr>
        <w:ind w:left="357" w:firstLine="709"/>
        <w:rPr>
          <w:sz w:val="20"/>
          <w:szCs w:val="20"/>
        </w:rPr>
      </w:pPr>
      <w:r w:rsidRPr="00B22D5F">
        <w:rPr>
          <w:sz w:val="20"/>
          <w:szCs w:val="20"/>
        </w:rPr>
        <w:t xml:space="preserve">Слова в списке даны в именительном падеже, единственном числе. Каждое слово (словосочетание) может быть использовано только </w:t>
      </w:r>
      <w:r w:rsidRPr="00B22D5F">
        <w:rPr>
          <w:b/>
          <w:bCs/>
          <w:sz w:val="20"/>
          <w:szCs w:val="20"/>
        </w:rPr>
        <w:t xml:space="preserve">один </w:t>
      </w:r>
      <w:r w:rsidRPr="00B22D5F">
        <w:rPr>
          <w:sz w:val="20"/>
          <w:szCs w:val="20"/>
        </w:rPr>
        <w:t>раз. Выбирайте последовательно одно слово за другим, мысленно заполняя каждый пропуск. Обратите внимание на то, что в списке больше слов, чем вам потребуется для заполнения пропусков.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2F5611" w:rsidRPr="00B22D5F">
        <w:tc>
          <w:tcPr>
            <w:tcW w:w="4785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А) государство</w:t>
            </w:r>
          </w:p>
        </w:tc>
        <w:tc>
          <w:tcPr>
            <w:tcW w:w="4786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Д) ресурс</w:t>
            </w:r>
          </w:p>
        </w:tc>
      </w:tr>
      <w:tr w:rsidR="002F5611" w:rsidRPr="00B22D5F">
        <w:tc>
          <w:tcPr>
            <w:tcW w:w="4785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Б)возможность</w:t>
            </w:r>
          </w:p>
        </w:tc>
        <w:tc>
          <w:tcPr>
            <w:tcW w:w="4786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Е) сфера</w:t>
            </w:r>
          </w:p>
        </w:tc>
      </w:tr>
      <w:tr w:rsidR="002F5611" w:rsidRPr="00B22D5F">
        <w:tc>
          <w:tcPr>
            <w:tcW w:w="4785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В) экономика</w:t>
            </w:r>
          </w:p>
        </w:tc>
        <w:tc>
          <w:tcPr>
            <w:tcW w:w="4786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Ж) хозяйство</w:t>
            </w:r>
          </w:p>
        </w:tc>
      </w:tr>
      <w:tr w:rsidR="002F5611" w:rsidRPr="00B22D5F">
        <w:tc>
          <w:tcPr>
            <w:tcW w:w="4785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Г) человек</w:t>
            </w:r>
          </w:p>
        </w:tc>
        <w:tc>
          <w:tcPr>
            <w:tcW w:w="4786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З) производитель</w:t>
            </w:r>
          </w:p>
        </w:tc>
      </w:tr>
      <w:tr w:rsidR="002F5611" w:rsidRPr="00B22D5F">
        <w:tc>
          <w:tcPr>
            <w:tcW w:w="4785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2F5611" w:rsidRPr="00B22D5F" w:rsidRDefault="002F5611" w:rsidP="007E495C">
            <w:pPr>
              <w:spacing w:after="0" w:line="240" w:lineRule="auto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И) наука</w:t>
            </w:r>
          </w:p>
        </w:tc>
      </w:tr>
    </w:tbl>
    <w:p w:rsidR="002F5611" w:rsidRPr="00B22D5F" w:rsidRDefault="002F5611" w:rsidP="00873FBE">
      <w:pPr>
        <w:ind w:left="357" w:firstLine="709"/>
        <w:rPr>
          <w:sz w:val="20"/>
          <w:szCs w:val="20"/>
        </w:rPr>
      </w:pPr>
      <w:r w:rsidRPr="00B22D5F">
        <w:rPr>
          <w:sz w:val="20"/>
          <w:szCs w:val="20"/>
        </w:rPr>
        <w:t>В данной ниже таблице указаны номера пропусков. Запишите под каждым номером букву, соответствующую выбранному вами слову. Получившуюся последовательность букв перенесите в бланк ответов.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5"/>
        <w:gridCol w:w="1595"/>
        <w:gridCol w:w="1595"/>
        <w:gridCol w:w="1595"/>
        <w:gridCol w:w="1595"/>
        <w:gridCol w:w="1596"/>
      </w:tblGrid>
      <w:tr w:rsidR="002F5611" w:rsidRPr="00B22D5F">
        <w:tc>
          <w:tcPr>
            <w:tcW w:w="1595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4</w:t>
            </w:r>
          </w:p>
        </w:tc>
        <w:tc>
          <w:tcPr>
            <w:tcW w:w="1595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2D5F">
              <w:rPr>
                <w:sz w:val="20"/>
                <w:szCs w:val="20"/>
              </w:rPr>
              <w:t>6</w:t>
            </w:r>
          </w:p>
        </w:tc>
      </w:tr>
      <w:tr w:rsidR="002F5611" w:rsidRPr="00B22D5F">
        <w:tc>
          <w:tcPr>
            <w:tcW w:w="1595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6" w:type="dxa"/>
          </w:tcPr>
          <w:p w:rsidR="002F5611" w:rsidRPr="00B22D5F" w:rsidRDefault="002F5611" w:rsidP="007E49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F5611" w:rsidRPr="00B22D5F" w:rsidRDefault="002F5611" w:rsidP="00873FBE">
      <w:pPr>
        <w:ind w:left="357" w:firstLine="709"/>
        <w:rPr>
          <w:sz w:val="20"/>
          <w:szCs w:val="20"/>
        </w:rPr>
      </w:pPr>
    </w:p>
    <w:p w:rsidR="002F5611" w:rsidRPr="00B22D5F" w:rsidRDefault="002F5611" w:rsidP="00873FBE">
      <w:pPr>
        <w:ind w:left="360"/>
        <w:rPr>
          <w:sz w:val="20"/>
          <w:szCs w:val="20"/>
        </w:rPr>
      </w:pPr>
    </w:p>
    <w:p w:rsidR="002F5611" w:rsidRPr="00B22D5F" w:rsidRDefault="002F5611" w:rsidP="00873FBE">
      <w:pPr>
        <w:rPr>
          <w:sz w:val="20"/>
          <w:szCs w:val="20"/>
        </w:rPr>
      </w:pPr>
    </w:p>
    <w:p w:rsidR="002F5611" w:rsidRDefault="002F5611" w:rsidP="00873FBE">
      <w:pPr>
        <w:rPr>
          <w:sz w:val="20"/>
          <w:szCs w:val="20"/>
        </w:rPr>
      </w:pPr>
    </w:p>
    <w:p w:rsidR="002F5611" w:rsidRDefault="002F5611" w:rsidP="00873FBE">
      <w:pPr>
        <w:rPr>
          <w:sz w:val="20"/>
          <w:szCs w:val="20"/>
        </w:rPr>
      </w:pPr>
    </w:p>
    <w:p w:rsidR="002F5611" w:rsidRDefault="002F5611" w:rsidP="00873FBE">
      <w:pPr>
        <w:rPr>
          <w:sz w:val="20"/>
          <w:szCs w:val="20"/>
        </w:rPr>
      </w:pPr>
    </w:p>
    <w:p w:rsidR="002F5611" w:rsidRDefault="002F5611" w:rsidP="00873FBE">
      <w:pPr>
        <w:rPr>
          <w:sz w:val="20"/>
          <w:szCs w:val="20"/>
        </w:rPr>
      </w:pPr>
    </w:p>
    <w:p w:rsidR="002F5611" w:rsidRDefault="002F5611" w:rsidP="00873FBE">
      <w:pPr>
        <w:rPr>
          <w:sz w:val="20"/>
          <w:szCs w:val="20"/>
        </w:rPr>
      </w:pPr>
    </w:p>
    <w:p w:rsidR="002F5611" w:rsidRDefault="002F5611" w:rsidP="00873FBE">
      <w:pPr>
        <w:rPr>
          <w:sz w:val="20"/>
          <w:szCs w:val="20"/>
        </w:rPr>
      </w:pPr>
    </w:p>
    <w:p w:rsidR="002F5611" w:rsidRPr="00B22D5F" w:rsidRDefault="002F5611" w:rsidP="00873FBE">
      <w:pPr>
        <w:rPr>
          <w:sz w:val="20"/>
          <w:szCs w:val="20"/>
        </w:rPr>
      </w:pPr>
    </w:p>
    <w:p w:rsidR="002F5611" w:rsidRPr="00B22D5F" w:rsidRDefault="002F5611" w:rsidP="00873FBE">
      <w:pPr>
        <w:pStyle w:val="ListParagraph"/>
        <w:rPr>
          <w:sz w:val="20"/>
          <w:szCs w:val="20"/>
        </w:rPr>
      </w:pPr>
    </w:p>
    <w:p w:rsidR="002F5611" w:rsidRDefault="002F5611" w:rsidP="00873FBE">
      <w:pPr>
        <w:ind w:left="360"/>
        <w:jc w:val="center"/>
        <w:rPr>
          <w:b/>
          <w:bCs/>
          <w:sz w:val="24"/>
          <w:szCs w:val="24"/>
        </w:rPr>
      </w:pPr>
      <w:r w:rsidRPr="00B22D5F">
        <w:rPr>
          <w:sz w:val="20"/>
          <w:szCs w:val="20"/>
        </w:rPr>
        <w:t xml:space="preserve"> </w:t>
      </w:r>
      <w:r w:rsidRPr="00DA4AA4">
        <w:rPr>
          <w:b/>
          <w:bCs/>
          <w:sz w:val="24"/>
          <w:szCs w:val="24"/>
        </w:rPr>
        <w:t>Ключ ответов</w:t>
      </w:r>
    </w:p>
    <w:p w:rsidR="002F5611" w:rsidRDefault="002F5611" w:rsidP="00873FBE">
      <w:pPr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Часть А (каждое выполненное задание оценивается в 1 балл)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48"/>
        <w:gridCol w:w="1736"/>
        <w:gridCol w:w="1709"/>
        <w:gridCol w:w="1709"/>
        <w:gridCol w:w="1710"/>
        <w:gridCol w:w="1710"/>
      </w:tblGrid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 xml:space="preserve">Ответ 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 xml:space="preserve">Ответ 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 xml:space="preserve">Ответ 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9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17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10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18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3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11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19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4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12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20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5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13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21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6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14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22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7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15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23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F5611">
        <w:tc>
          <w:tcPr>
            <w:tcW w:w="1748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8</w:t>
            </w:r>
          </w:p>
        </w:tc>
        <w:tc>
          <w:tcPr>
            <w:tcW w:w="1736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16</w:t>
            </w:r>
          </w:p>
        </w:tc>
        <w:tc>
          <w:tcPr>
            <w:tcW w:w="1709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 24</w:t>
            </w:r>
          </w:p>
        </w:tc>
        <w:tc>
          <w:tcPr>
            <w:tcW w:w="1710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4</w:t>
            </w:r>
          </w:p>
        </w:tc>
      </w:tr>
    </w:tbl>
    <w:p w:rsidR="002F5611" w:rsidRDefault="002F5611" w:rsidP="00873FBE">
      <w:pPr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Часть В ( В1, В2 – 1 балл, В3 – В6 – 2 балла (2 балла – нет ошибок; 1 балл – допущена одна ошибка, или в верной комбинации ответа отсутствует один символ; 0 баллов – допущены две и более ошибок)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80"/>
        <w:gridCol w:w="5294"/>
      </w:tblGrid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 xml:space="preserve">№ задания 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 xml:space="preserve">Ответ 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1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промышленное (индустриальное)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2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технология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3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321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4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236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5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АББА</w:t>
            </w:r>
          </w:p>
        </w:tc>
      </w:tr>
      <w:tr w:rsidR="002F5611"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 6</w:t>
            </w:r>
          </w:p>
        </w:tc>
        <w:tc>
          <w:tcPr>
            <w:tcW w:w="5341" w:type="dxa"/>
          </w:tcPr>
          <w:p w:rsidR="002F5611" w:rsidRPr="006F610A" w:rsidRDefault="002F5611" w:rsidP="006F610A">
            <w:pPr>
              <w:jc w:val="center"/>
              <w:rPr>
                <w:b/>
                <w:bCs/>
                <w:sz w:val="24"/>
                <w:szCs w:val="24"/>
              </w:rPr>
            </w:pPr>
            <w:r w:rsidRPr="006F610A">
              <w:rPr>
                <w:b/>
                <w:bCs/>
                <w:sz w:val="24"/>
                <w:szCs w:val="24"/>
              </w:rPr>
              <w:t>ВЖИДАГ</w:t>
            </w:r>
          </w:p>
        </w:tc>
      </w:tr>
    </w:tbl>
    <w:p w:rsidR="002F5611" w:rsidRPr="00DA4AA4" w:rsidRDefault="002F5611" w:rsidP="00873FBE">
      <w:pPr>
        <w:ind w:left="360"/>
        <w:jc w:val="center"/>
        <w:rPr>
          <w:b/>
          <w:bCs/>
          <w:sz w:val="24"/>
          <w:szCs w:val="24"/>
        </w:rPr>
      </w:pPr>
    </w:p>
    <w:p w:rsidR="002F5611" w:rsidRPr="00B22D5F" w:rsidRDefault="002F5611" w:rsidP="00873FBE">
      <w:pPr>
        <w:pStyle w:val="ListParagraph"/>
        <w:rPr>
          <w:sz w:val="20"/>
          <w:szCs w:val="20"/>
        </w:rPr>
      </w:pPr>
    </w:p>
    <w:p w:rsidR="002F5611" w:rsidRPr="00B22D5F" w:rsidRDefault="002F5611" w:rsidP="00873FBE">
      <w:pPr>
        <w:pStyle w:val="ListParagraph"/>
        <w:rPr>
          <w:sz w:val="20"/>
          <w:szCs w:val="20"/>
        </w:rPr>
      </w:pPr>
      <w:r w:rsidRPr="00B22D5F">
        <w:rPr>
          <w:sz w:val="20"/>
          <w:szCs w:val="20"/>
        </w:rPr>
        <w:t xml:space="preserve"> </w:t>
      </w:r>
    </w:p>
    <w:p w:rsidR="002F5611" w:rsidRPr="00B22D5F" w:rsidRDefault="002F5611" w:rsidP="00873FBE">
      <w:pPr>
        <w:pStyle w:val="ListParagraph"/>
        <w:rPr>
          <w:sz w:val="20"/>
          <w:szCs w:val="20"/>
        </w:rPr>
      </w:pPr>
    </w:p>
    <w:p w:rsidR="002F5611" w:rsidRPr="00B22D5F" w:rsidRDefault="002F5611" w:rsidP="00873FBE">
      <w:pPr>
        <w:pStyle w:val="ListParagraph"/>
        <w:rPr>
          <w:sz w:val="20"/>
          <w:szCs w:val="20"/>
        </w:rPr>
      </w:pPr>
    </w:p>
    <w:p w:rsidR="002F5611" w:rsidRPr="00B22D5F" w:rsidRDefault="002F5611" w:rsidP="00873FBE">
      <w:pPr>
        <w:pStyle w:val="ListParagraph"/>
        <w:rPr>
          <w:sz w:val="20"/>
          <w:szCs w:val="20"/>
        </w:rPr>
      </w:pPr>
    </w:p>
    <w:p w:rsidR="002F5611" w:rsidRPr="00B22D5F" w:rsidRDefault="002F5611" w:rsidP="00873FBE">
      <w:pPr>
        <w:pStyle w:val="ListParagraph"/>
        <w:rPr>
          <w:sz w:val="20"/>
          <w:szCs w:val="20"/>
        </w:rPr>
      </w:pPr>
    </w:p>
    <w:p w:rsidR="002F5611" w:rsidRPr="00873FBE" w:rsidRDefault="002F5611" w:rsidP="00DA4AA4">
      <w:pPr>
        <w:ind w:left="360"/>
        <w:jc w:val="center"/>
        <w:rPr>
          <w:b/>
          <w:bCs/>
          <w:sz w:val="24"/>
          <w:szCs w:val="24"/>
          <w:lang w:val="en-US"/>
        </w:rPr>
      </w:pPr>
    </w:p>
    <w:sectPr w:rsidR="002F5611" w:rsidRPr="00873FBE" w:rsidSect="00AE47E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63C4"/>
    <w:multiLevelType w:val="hybridMultilevel"/>
    <w:tmpl w:val="2472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52C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D2B29"/>
    <w:multiLevelType w:val="hybridMultilevel"/>
    <w:tmpl w:val="EB8C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2097"/>
    <w:multiLevelType w:val="hybridMultilevel"/>
    <w:tmpl w:val="D200F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76C82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54D53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95FCF"/>
    <w:multiLevelType w:val="hybridMultilevel"/>
    <w:tmpl w:val="C78A8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73525"/>
    <w:multiLevelType w:val="hybridMultilevel"/>
    <w:tmpl w:val="35A8D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54E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E7B33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F42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57FE5"/>
    <w:multiLevelType w:val="hybridMultilevel"/>
    <w:tmpl w:val="41A27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A2FE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D45BF"/>
    <w:multiLevelType w:val="hybridMultilevel"/>
    <w:tmpl w:val="EAB6D2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203E38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258D4"/>
    <w:multiLevelType w:val="hybridMultilevel"/>
    <w:tmpl w:val="F6E41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4645BC"/>
    <w:multiLevelType w:val="hybridMultilevel"/>
    <w:tmpl w:val="F01AC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F38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F6085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1E3B9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FC3159"/>
    <w:multiLevelType w:val="hybridMultilevel"/>
    <w:tmpl w:val="AE88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F18CA"/>
    <w:multiLevelType w:val="hybridMultilevel"/>
    <w:tmpl w:val="53322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65665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6383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A701A2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73C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62857"/>
    <w:multiLevelType w:val="hybridMultilevel"/>
    <w:tmpl w:val="B984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3E1669"/>
    <w:multiLevelType w:val="hybridMultilevel"/>
    <w:tmpl w:val="EB5A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3F757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C22B1"/>
    <w:multiLevelType w:val="hybridMultilevel"/>
    <w:tmpl w:val="1A80F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62424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694D37"/>
    <w:multiLevelType w:val="hybridMultilevel"/>
    <w:tmpl w:val="1826B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6E11B3"/>
    <w:multiLevelType w:val="hybridMultilevel"/>
    <w:tmpl w:val="54AA9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662A81"/>
    <w:multiLevelType w:val="hybridMultilevel"/>
    <w:tmpl w:val="A3C66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4B585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3796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472DF9"/>
    <w:multiLevelType w:val="hybridMultilevel"/>
    <w:tmpl w:val="B1A23FCC"/>
    <w:lvl w:ilvl="0" w:tplc="74D20B4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A300B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DD2CE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0A23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C7735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37671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987BF7"/>
    <w:multiLevelType w:val="hybridMultilevel"/>
    <w:tmpl w:val="31B8B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DE69A1"/>
    <w:multiLevelType w:val="hybridMultilevel"/>
    <w:tmpl w:val="126E4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79320E"/>
    <w:multiLevelType w:val="hybridMultilevel"/>
    <w:tmpl w:val="EC18F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7B5158"/>
    <w:multiLevelType w:val="hybridMultilevel"/>
    <w:tmpl w:val="D45C8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A86B9F"/>
    <w:multiLevelType w:val="hybridMultilevel"/>
    <w:tmpl w:val="0F9E8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8151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7B7F7E"/>
    <w:multiLevelType w:val="hybridMultilevel"/>
    <w:tmpl w:val="D602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9F4B06"/>
    <w:multiLevelType w:val="hybridMultilevel"/>
    <w:tmpl w:val="F9BE7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0"/>
  </w:num>
  <w:num w:numId="3">
    <w:abstractNumId w:val="1"/>
  </w:num>
  <w:num w:numId="4">
    <w:abstractNumId w:val="17"/>
  </w:num>
  <w:num w:numId="5">
    <w:abstractNumId w:val="34"/>
  </w:num>
  <w:num w:numId="6">
    <w:abstractNumId w:val="5"/>
  </w:num>
  <w:num w:numId="7">
    <w:abstractNumId w:val="22"/>
  </w:num>
  <w:num w:numId="8">
    <w:abstractNumId w:val="10"/>
  </w:num>
  <w:num w:numId="9">
    <w:abstractNumId w:val="23"/>
  </w:num>
  <w:num w:numId="10">
    <w:abstractNumId w:val="28"/>
  </w:num>
  <w:num w:numId="11">
    <w:abstractNumId w:val="4"/>
  </w:num>
  <w:num w:numId="12">
    <w:abstractNumId w:val="12"/>
  </w:num>
  <w:num w:numId="13">
    <w:abstractNumId w:val="8"/>
  </w:num>
  <w:num w:numId="14">
    <w:abstractNumId w:val="37"/>
  </w:num>
  <w:num w:numId="15">
    <w:abstractNumId w:val="14"/>
  </w:num>
  <w:num w:numId="16">
    <w:abstractNumId w:val="19"/>
  </w:num>
  <w:num w:numId="17">
    <w:abstractNumId w:val="38"/>
  </w:num>
  <w:num w:numId="18">
    <w:abstractNumId w:val="18"/>
  </w:num>
  <w:num w:numId="19">
    <w:abstractNumId w:val="47"/>
  </w:num>
  <w:num w:numId="20">
    <w:abstractNumId w:val="39"/>
  </w:num>
  <w:num w:numId="21">
    <w:abstractNumId w:val="35"/>
  </w:num>
  <w:num w:numId="22">
    <w:abstractNumId w:val="25"/>
  </w:num>
  <w:num w:numId="23">
    <w:abstractNumId w:val="40"/>
  </w:num>
  <w:num w:numId="24">
    <w:abstractNumId w:val="9"/>
  </w:num>
  <w:num w:numId="25">
    <w:abstractNumId w:val="41"/>
  </w:num>
  <w:num w:numId="26">
    <w:abstractNumId w:val="11"/>
  </w:num>
  <w:num w:numId="27">
    <w:abstractNumId w:val="36"/>
  </w:num>
  <w:num w:numId="28">
    <w:abstractNumId w:val="20"/>
  </w:num>
  <w:num w:numId="29">
    <w:abstractNumId w:val="33"/>
  </w:num>
  <w:num w:numId="30">
    <w:abstractNumId w:val="15"/>
  </w:num>
  <w:num w:numId="31">
    <w:abstractNumId w:val="0"/>
  </w:num>
  <w:num w:numId="32">
    <w:abstractNumId w:val="26"/>
  </w:num>
  <w:num w:numId="33">
    <w:abstractNumId w:val="43"/>
  </w:num>
  <w:num w:numId="34">
    <w:abstractNumId w:val="13"/>
  </w:num>
  <w:num w:numId="35">
    <w:abstractNumId w:val="29"/>
  </w:num>
  <w:num w:numId="36">
    <w:abstractNumId w:val="6"/>
  </w:num>
  <w:num w:numId="37">
    <w:abstractNumId w:val="48"/>
  </w:num>
  <w:num w:numId="38">
    <w:abstractNumId w:val="21"/>
  </w:num>
  <w:num w:numId="39">
    <w:abstractNumId w:val="3"/>
  </w:num>
  <w:num w:numId="40">
    <w:abstractNumId w:val="49"/>
  </w:num>
  <w:num w:numId="41">
    <w:abstractNumId w:val="42"/>
  </w:num>
  <w:num w:numId="42">
    <w:abstractNumId w:val="46"/>
  </w:num>
  <w:num w:numId="43">
    <w:abstractNumId w:val="7"/>
  </w:num>
  <w:num w:numId="44">
    <w:abstractNumId w:val="31"/>
  </w:num>
  <w:num w:numId="45">
    <w:abstractNumId w:val="45"/>
  </w:num>
  <w:num w:numId="46">
    <w:abstractNumId w:val="2"/>
  </w:num>
  <w:num w:numId="47">
    <w:abstractNumId w:val="27"/>
  </w:num>
  <w:num w:numId="48">
    <w:abstractNumId w:val="32"/>
  </w:num>
  <w:num w:numId="49">
    <w:abstractNumId w:val="16"/>
  </w:num>
  <w:num w:numId="50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115D"/>
    <w:rsid w:val="000814E1"/>
    <w:rsid w:val="0013115D"/>
    <w:rsid w:val="00157429"/>
    <w:rsid w:val="001C765C"/>
    <w:rsid w:val="00202DD4"/>
    <w:rsid w:val="002F5611"/>
    <w:rsid w:val="00365BA5"/>
    <w:rsid w:val="003C2B9C"/>
    <w:rsid w:val="00463D0A"/>
    <w:rsid w:val="005519E4"/>
    <w:rsid w:val="005E4F0E"/>
    <w:rsid w:val="00661933"/>
    <w:rsid w:val="006A7341"/>
    <w:rsid w:val="006F610A"/>
    <w:rsid w:val="007E495C"/>
    <w:rsid w:val="007F032F"/>
    <w:rsid w:val="00861E6C"/>
    <w:rsid w:val="00872CC2"/>
    <w:rsid w:val="00873FBE"/>
    <w:rsid w:val="008B2A14"/>
    <w:rsid w:val="008C03E6"/>
    <w:rsid w:val="009A7C1A"/>
    <w:rsid w:val="00A35746"/>
    <w:rsid w:val="00A50D21"/>
    <w:rsid w:val="00AE47E6"/>
    <w:rsid w:val="00B22D5F"/>
    <w:rsid w:val="00B63ED0"/>
    <w:rsid w:val="00C85106"/>
    <w:rsid w:val="00D109F9"/>
    <w:rsid w:val="00DA4AA4"/>
    <w:rsid w:val="00DD083E"/>
    <w:rsid w:val="00DE52D5"/>
    <w:rsid w:val="00EF7589"/>
    <w:rsid w:val="00F11406"/>
    <w:rsid w:val="00F35EFF"/>
    <w:rsid w:val="00F45912"/>
    <w:rsid w:val="00F52718"/>
    <w:rsid w:val="00F87BE4"/>
    <w:rsid w:val="00F90241"/>
    <w:rsid w:val="00F92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24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3115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8C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03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6193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861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61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CE9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14</Pages>
  <Words>3318</Words>
  <Characters>18916</Characters>
  <Application>Microsoft Office Outlook</Application>
  <DocSecurity>0</DocSecurity>
  <Lines>0</Lines>
  <Paragraphs>0</Paragraphs>
  <ScaleCrop>false</ScaleCrop>
  <Company>Дом, милый дом...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WORK</cp:lastModifiedBy>
  <cp:revision>6</cp:revision>
  <dcterms:created xsi:type="dcterms:W3CDTF">2010-05-02T06:16:00Z</dcterms:created>
  <dcterms:modified xsi:type="dcterms:W3CDTF">2017-01-22T15:57:00Z</dcterms:modified>
</cp:coreProperties>
</file>